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9BE" w:rsidRDefault="002369BE" w:rsidP="00D97571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838950" cy="9005777"/>
            <wp:effectExtent l="19050" t="0" r="0" b="0"/>
            <wp:wrapThrough wrapText="bothSides">
              <wp:wrapPolygon edited="0">
                <wp:start x="-60" y="0"/>
                <wp:lineTo x="-60" y="21566"/>
                <wp:lineTo x="21600" y="21566"/>
                <wp:lineTo x="21600" y="0"/>
                <wp:lineTo x="-60" y="0"/>
              </wp:wrapPolygon>
            </wp:wrapThrough>
            <wp:docPr id="50" name="그림 49" descr="WebCover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Cover_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005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69BE" w:rsidRDefault="002369BE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</w:pPr>
      <w:r w:rsidRPr="002369BE"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838950" cy="9005777"/>
            <wp:effectExtent l="19050" t="0" r="0" b="0"/>
            <wp:wrapThrough wrapText="bothSides">
              <wp:wrapPolygon edited="0">
                <wp:start x="-60" y="0"/>
                <wp:lineTo x="-60" y="21520"/>
                <wp:lineTo x="21600" y="21520"/>
                <wp:lineTo x="21600" y="0"/>
                <wp:lineTo x="-60" y="0"/>
              </wp:wrapPolygon>
            </wp:wrapThrough>
            <wp:docPr id="1001" name="그림 1000" descr="EditorCove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itorCover_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000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2369BE" w:rsidRDefault="002369BE" w:rsidP="00D97571">
      <w:r w:rsidRPr="002369BE"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838950" cy="9005777"/>
            <wp:effectExtent l="19050" t="0" r="0" b="0"/>
            <wp:wrapThrough wrapText="bothSides">
              <wp:wrapPolygon edited="0">
                <wp:start x="-60" y="0"/>
                <wp:lineTo x="-60" y="21520"/>
                <wp:lineTo x="21600" y="21520"/>
                <wp:lineTo x="21600" y="0"/>
                <wp:lineTo x="-60" y="0"/>
              </wp:wrapPolygon>
            </wp:wrapThrough>
            <wp:docPr id="1007" name="그림 1006" descr="EditorCover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itorCover_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000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69BE" w:rsidRDefault="002369BE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  <w:sectPr w:rsidR="002369BE" w:rsidSect="000557E5">
          <w:pgSz w:w="10773" w:h="14175" w:code="9"/>
          <w:pgMar w:top="1701" w:right="1985" w:bottom="1985" w:left="2552" w:header="567" w:footer="851" w:gutter="0"/>
          <w:pgNumType w:start="1"/>
          <w:cols w:space="425"/>
          <w:docGrid w:type="linesAndChars" w:linePitch="271"/>
        </w:sectPr>
      </w:pPr>
      <w:r w:rsidRPr="002369BE"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838950" cy="9005777"/>
            <wp:effectExtent l="19050" t="0" r="0" b="0"/>
            <wp:wrapThrough wrapText="bothSides">
              <wp:wrapPolygon edited="0">
                <wp:start x="-60" y="0"/>
                <wp:lineTo x="-60" y="21566"/>
                <wp:lineTo x="21600" y="21566"/>
                <wp:lineTo x="21600" y="0"/>
                <wp:lineTo x="-60" y="0"/>
              </wp:wrapPolygon>
            </wp:wrapThrough>
            <wp:docPr id="1009" name="그림 1008" descr="EditorCover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itorCover_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005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DB34A7" w:rsidRDefault="00DB34A7" w:rsidP="00DB34A7">
      <w:pPr>
        <w:pStyle w:val="afa"/>
        <w:spacing w:before="542" w:after="135"/>
      </w:pPr>
      <w:r>
        <w:rPr>
          <w:rFonts w:hint="eastAsia"/>
        </w:rPr>
        <w:lastRenderedPageBreak/>
        <w:t>차</w:t>
      </w:r>
      <w:r>
        <w:t xml:space="preserve"> </w:t>
      </w:r>
      <w:r>
        <w:rPr>
          <w:rFonts w:hint="eastAsia"/>
        </w:rPr>
        <w:t>례</w:t>
      </w:r>
    </w:p>
    <w:p w:rsidR="00DB34A7" w:rsidRPr="00D134BE" w:rsidRDefault="00DB34A7" w:rsidP="00D97571"/>
    <w:p w:rsidR="00AF5B40" w:rsidRDefault="009A3A21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pacing w:val="0"/>
          <w:kern w:val="2"/>
          <w:sz w:val="20"/>
          <w:szCs w:val="22"/>
        </w:rPr>
      </w:pPr>
      <w:r w:rsidRPr="009A3A21">
        <w:rPr>
          <w:sz w:val="20"/>
        </w:rPr>
        <w:fldChar w:fldCharType="begin"/>
      </w:r>
      <w:r w:rsidR="00DB34A7">
        <w:rPr>
          <w:sz w:val="20"/>
        </w:rPr>
        <w:instrText xml:space="preserve"> TOC \o "2-4" \t "</w:instrText>
      </w:r>
      <w:r w:rsidR="00DB34A7">
        <w:rPr>
          <w:sz w:val="20"/>
        </w:rPr>
        <w:instrText>제목</w:instrText>
      </w:r>
      <w:r w:rsidR="00DB34A7">
        <w:rPr>
          <w:sz w:val="20"/>
        </w:rPr>
        <w:instrText xml:space="preserve"> 1,1" </w:instrText>
      </w:r>
      <w:r w:rsidRPr="009A3A21">
        <w:rPr>
          <w:sz w:val="20"/>
        </w:rPr>
        <w:fldChar w:fldCharType="separate"/>
      </w:r>
      <w:r w:rsidR="00AF5B40">
        <w:rPr>
          <w:noProof/>
        </w:rPr>
        <w:t>1</w:t>
      </w:r>
      <w:r w:rsidR="00AF5B40">
        <w:rPr>
          <w:noProof/>
        </w:rPr>
        <w:t>장</w:t>
      </w:r>
      <w:r w:rsidR="00AF5B40">
        <w:rPr>
          <w:noProof/>
        </w:rPr>
        <w:t xml:space="preserve"> </w:t>
      </w:r>
      <w:r w:rsidR="00AF5B40">
        <w:rPr>
          <w:noProof/>
        </w:rPr>
        <w:t>웹</w:t>
      </w:r>
      <w:r w:rsidR="00AF5B40">
        <w:rPr>
          <w:noProof/>
        </w:rPr>
        <w:t xml:space="preserve"> </w:t>
      </w:r>
      <w:r w:rsidR="00AF5B40">
        <w:rPr>
          <w:noProof/>
        </w:rPr>
        <w:t>서버</w:t>
      </w:r>
      <w:r w:rsidR="00AF5B40">
        <w:rPr>
          <w:noProof/>
        </w:rPr>
        <w:tab/>
      </w:r>
      <w:r>
        <w:rPr>
          <w:noProof/>
        </w:rPr>
        <w:fldChar w:fldCharType="begin"/>
      </w:r>
      <w:r w:rsidR="00AF5B40">
        <w:rPr>
          <w:noProof/>
        </w:rPr>
        <w:instrText xml:space="preserve"> PAGEREF _Toc232923238 \h </w:instrText>
      </w:r>
      <w:r>
        <w:rPr>
          <w:noProof/>
        </w:rPr>
      </w:r>
      <w:r>
        <w:rPr>
          <w:noProof/>
        </w:rPr>
        <w:fldChar w:fldCharType="separate"/>
      </w:r>
      <w:r w:rsidR="00CD4C6E">
        <w:rPr>
          <w:noProof/>
        </w:rPr>
        <w:t>1</w:t>
      </w:r>
      <w:r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 xml:space="preserve">1.1 </w:t>
      </w:r>
      <w:r w:rsidRPr="00B4268F">
        <w:rPr>
          <w:noProof/>
          <w:kern w:val="2"/>
        </w:rPr>
        <w:t>웹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서버의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_Toc232923239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 xml:space="preserve">1.1.1 .NET Framework </w:t>
      </w:r>
      <w:r w:rsidRPr="00B4268F">
        <w:rPr>
          <w:noProof/>
          <w:kern w:val="2"/>
        </w:rPr>
        <w:t>설치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_Toc232923240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 xml:space="preserve">1.1.2 </w:t>
      </w:r>
      <w:r w:rsidRPr="00B4268F">
        <w:rPr>
          <w:noProof/>
          <w:kern w:val="2"/>
        </w:rPr>
        <w:t>시스템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요구사항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_Toc232923241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1.2 </w:t>
      </w:r>
      <w:r>
        <w:rPr>
          <w:noProof/>
        </w:rPr>
        <w:t>그래픽</w:t>
      </w:r>
      <w:r>
        <w:rPr>
          <w:noProof/>
        </w:rPr>
        <w:t>/</w:t>
      </w:r>
      <w:r>
        <w:rPr>
          <w:noProof/>
        </w:rPr>
        <w:t>스크립트</w:t>
      </w:r>
      <w:r>
        <w:rPr>
          <w:noProof/>
        </w:rPr>
        <w:t>/</w:t>
      </w:r>
      <w:r>
        <w:rPr>
          <w:noProof/>
        </w:rPr>
        <w:t>태그</w:t>
      </w:r>
      <w:r>
        <w:rPr>
          <w:noProof/>
        </w:rPr>
        <w:t xml:space="preserve"> </w:t>
      </w:r>
      <w:r>
        <w:rPr>
          <w:noProof/>
        </w:rPr>
        <w:t>등의</w:t>
      </w:r>
      <w:r>
        <w:rPr>
          <w:noProof/>
        </w:rPr>
        <w:t xml:space="preserve"> </w:t>
      </w:r>
      <w:r>
        <w:rPr>
          <w:noProof/>
        </w:rPr>
        <w:t>편집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_Toc232923242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1.3 </w:t>
      </w:r>
      <w:r>
        <w:rPr>
          <w:noProof/>
        </w:rPr>
        <w:t>사용자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_Toc232923243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 </w:t>
      </w:r>
      <w:r>
        <w:rPr>
          <w:noProof/>
        </w:rPr>
        <w:t>인터넷</w:t>
      </w:r>
      <w:r>
        <w:rPr>
          <w:noProof/>
        </w:rPr>
        <w:t xml:space="preserve"> </w:t>
      </w:r>
      <w:r>
        <w:rPr>
          <w:noProof/>
        </w:rPr>
        <w:t>정보</w:t>
      </w:r>
      <w:r>
        <w:rPr>
          <w:noProof/>
        </w:rPr>
        <w:t xml:space="preserve"> </w:t>
      </w:r>
      <w:r>
        <w:rPr>
          <w:noProof/>
        </w:rPr>
        <w:t>서비스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_Toc232923244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6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1.4.1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사이트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_Toc232923245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7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1.4.2 </w:t>
      </w:r>
      <w:r>
        <w:rPr>
          <w:noProof/>
        </w:rPr>
        <w:t>홈</w:t>
      </w:r>
      <w:r>
        <w:rPr>
          <w:noProof/>
        </w:rPr>
        <w:t xml:space="preserve"> </w:t>
      </w:r>
      <w:r>
        <w:rPr>
          <w:noProof/>
        </w:rPr>
        <w:t>디렉토리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_Toc232923246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9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1.4.3 </w:t>
      </w:r>
      <w:r>
        <w:rPr>
          <w:noProof/>
        </w:rPr>
        <w:t>문서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_Toc232923247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10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1.4.4 HTTP </w:t>
      </w:r>
      <w:r>
        <w:rPr>
          <w:noProof/>
        </w:rPr>
        <w:t>헤더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_Toc232923248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11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1.4.5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사이트</w:t>
      </w:r>
      <w:r>
        <w:rPr>
          <w:noProof/>
        </w:rPr>
        <w:t xml:space="preserve"> </w:t>
      </w:r>
      <w:r>
        <w:rPr>
          <w:noProof/>
        </w:rPr>
        <w:t>시작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_Toc232923249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1.5 </w:t>
      </w:r>
      <w:r>
        <w:rPr>
          <w:noProof/>
        </w:rPr>
        <w:t>작업</w:t>
      </w:r>
      <w:r>
        <w:rPr>
          <w:noProof/>
        </w:rPr>
        <w:t xml:space="preserve"> </w:t>
      </w:r>
      <w:r>
        <w:rPr>
          <w:noProof/>
        </w:rPr>
        <w:t>및</w:t>
      </w:r>
      <w:r>
        <w:rPr>
          <w:noProof/>
        </w:rPr>
        <w:t xml:space="preserve"> </w:t>
      </w:r>
      <w:r>
        <w:rPr>
          <w:noProof/>
        </w:rPr>
        <w:t>실행파일</w:t>
      </w:r>
      <w:r>
        <w:rPr>
          <w:noProof/>
        </w:rPr>
        <w:t xml:space="preserve"> </w:t>
      </w:r>
      <w:r>
        <w:rPr>
          <w:noProof/>
        </w:rPr>
        <w:t>복사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_Toc232923250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1.6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서버와</w:t>
      </w:r>
      <w:r>
        <w:rPr>
          <w:noProof/>
        </w:rPr>
        <w:t xml:space="preserve"> </w:t>
      </w:r>
      <w:r>
        <w:rPr>
          <w:noProof/>
        </w:rPr>
        <w:t>로컬</w:t>
      </w:r>
      <w:r>
        <w:rPr>
          <w:noProof/>
        </w:rPr>
        <w:t xml:space="preserve"> </w:t>
      </w:r>
      <w:r>
        <w:rPr>
          <w:noProof/>
        </w:rPr>
        <w:t>서버와의</w:t>
      </w:r>
      <w:r>
        <w:rPr>
          <w:noProof/>
        </w:rPr>
        <w:t xml:space="preserve"> </w:t>
      </w:r>
      <w:r>
        <w:rPr>
          <w:noProof/>
        </w:rPr>
        <w:t>연결설정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_Toc232923251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14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1.6.1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 xml:space="preserve"> </w:t>
      </w:r>
      <w:r>
        <w:rPr>
          <w:noProof/>
        </w:rPr>
        <w:t>프로그램으로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_Toc232923252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14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1.6.2 web.config </w:t>
      </w:r>
      <w:r>
        <w:rPr>
          <w:noProof/>
        </w:rPr>
        <w:t>파일에서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_Toc232923253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16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1.6.3 </w:t>
      </w:r>
      <w:r>
        <w:rPr>
          <w:noProof/>
        </w:rPr>
        <w:t>인터넷</w:t>
      </w:r>
      <w:r>
        <w:rPr>
          <w:noProof/>
        </w:rPr>
        <w:t xml:space="preserve"> </w:t>
      </w:r>
      <w:r>
        <w:rPr>
          <w:noProof/>
        </w:rPr>
        <w:t>정보</w:t>
      </w:r>
      <w:r>
        <w:rPr>
          <w:noProof/>
        </w:rPr>
        <w:t xml:space="preserve"> </w:t>
      </w:r>
      <w:r>
        <w:rPr>
          <w:noProof/>
        </w:rPr>
        <w:t>서비스에서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_Toc232923254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16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1.7 Silverlight </w:t>
      </w:r>
      <w:r>
        <w:rPr>
          <w:noProof/>
        </w:rPr>
        <w:t>형식의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서버를</w:t>
      </w:r>
      <w:r>
        <w:rPr>
          <w:noProof/>
        </w:rPr>
        <w:t xml:space="preserve"> </w:t>
      </w:r>
      <w:r>
        <w:rPr>
          <w:noProof/>
        </w:rPr>
        <w:t>위한</w:t>
      </w:r>
      <w:r>
        <w:rPr>
          <w:noProof/>
        </w:rPr>
        <w:t xml:space="preserve"> </w:t>
      </w:r>
      <w:r>
        <w:rPr>
          <w:noProof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_Toc232923255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18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1.8 Silverlight </w:t>
      </w:r>
      <w:r>
        <w:rPr>
          <w:noProof/>
        </w:rPr>
        <w:t>형식의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서버를</w:t>
      </w:r>
      <w:r>
        <w:rPr>
          <w:noProof/>
        </w:rPr>
        <w:t xml:space="preserve"> </w:t>
      </w:r>
      <w:r>
        <w:rPr>
          <w:noProof/>
        </w:rPr>
        <w:t>위한</w:t>
      </w:r>
      <w:r>
        <w:rPr>
          <w:noProof/>
        </w:rPr>
        <w:t xml:space="preserve"> </w:t>
      </w:r>
      <w:r>
        <w:rPr>
          <w:noProof/>
        </w:rPr>
        <w:t>페이지</w:t>
      </w:r>
      <w:r>
        <w:rPr>
          <w:noProof/>
        </w:rPr>
        <w:t xml:space="preserve"> </w:t>
      </w:r>
      <w:r>
        <w:rPr>
          <w:noProof/>
        </w:rPr>
        <w:t>작성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_Toc232923256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20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1.8.1 html </w:t>
      </w:r>
      <w:r>
        <w:rPr>
          <w:noProof/>
        </w:rPr>
        <w:t>형식의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페이지</w:t>
      </w:r>
      <w:r>
        <w:rPr>
          <w:noProof/>
        </w:rPr>
        <w:t xml:space="preserve"> </w:t>
      </w:r>
      <w:r>
        <w:rPr>
          <w:noProof/>
        </w:rPr>
        <w:t>작성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_Toc232923257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20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1.8.2 aspx </w:t>
      </w:r>
      <w:r>
        <w:rPr>
          <w:noProof/>
        </w:rPr>
        <w:t>형식의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페이지</w:t>
      </w:r>
      <w:r>
        <w:rPr>
          <w:noProof/>
        </w:rPr>
        <w:t xml:space="preserve"> </w:t>
      </w:r>
      <w:r>
        <w:rPr>
          <w:noProof/>
        </w:rPr>
        <w:t>작성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_Toc232923258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21</w:t>
      </w:r>
      <w:r w:rsidR="009A3A21">
        <w:rPr>
          <w:noProof/>
        </w:rPr>
        <w:fldChar w:fldCharType="end"/>
      </w:r>
    </w:p>
    <w:p w:rsidR="00AF5B40" w:rsidRDefault="00AF5B40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>2</w:t>
      </w:r>
      <w:r w:rsidRPr="00B4268F">
        <w:rPr>
          <w:noProof/>
          <w:kern w:val="2"/>
        </w:rPr>
        <w:t>장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웹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클라이언트의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_Toc232923259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25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2.1 </w:t>
      </w:r>
      <w:r>
        <w:rPr>
          <w:noProof/>
        </w:rPr>
        <w:t>시스템</w:t>
      </w:r>
      <w:r>
        <w:rPr>
          <w:noProof/>
        </w:rPr>
        <w:t xml:space="preserve"> </w:t>
      </w:r>
      <w:r>
        <w:rPr>
          <w:noProof/>
        </w:rPr>
        <w:t>요구사항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_Toc232923260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25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2.2 </w:t>
      </w:r>
      <w:r>
        <w:rPr>
          <w:noProof/>
        </w:rPr>
        <w:t>모바일</w:t>
      </w:r>
      <w:r>
        <w:rPr>
          <w:noProof/>
        </w:rPr>
        <w:t xml:space="preserve"> </w:t>
      </w:r>
      <w:r>
        <w:rPr>
          <w:noProof/>
        </w:rPr>
        <w:t>코드실행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클라이언트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_Toc232923261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26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lastRenderedPageBreak/>
        <w:t xml:space="preserve">2.2.1 .NET Framework </w:t>
      </w:r>
      <w:r>
        <w:rPr>
          <w:noProof/>
        </w:rPr>
        <w:t>의</w:t>
      </w:r>
      <w:r>
        <w:rPr>
          <w:noProof/>
        </w:rPr>
        <w:t xml:space="preserve"> </w:t>
      </w:r>
      <w:r>
        <w:rPr>
          <w:noProof/>
        </w:rPr>
        <w:t>설치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_Toc232923262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26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2.2.2 </w:t>
      </w:r>
      <w:r>
        <w:rPr>
          <w:noProof/>
        </w:rPr>
        <w:t>보안설정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_Toc232923263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26</w:t>
      </w:r>
      <w:r w:rsidR="009A3A21">
        <w:rPr>
          <w:noProof/>
        </w:rPr>
        <w:fldChar w:fldCharType="end"/>
      </w:r>
    </w:p>
    <w:p w:rsidR="00AF5B40" w:rsidRDefault="00AF5B40">
      <w:pPr>
        <w:pStyle w:val="43"/>
        <w:rPr>
          <w:rFonts w:asciiTheme="minorHAnsi" w:eastAsiaTheme="minorEastAsia" w:hAnsiTheme="minorHAnsi" w:cstheme="minorBidi"/>
          <w:color w:val="auto"/>
          <w:spacing w:val="0"/>
          <w:kern w:val="2"/>
          <w:sz w:val="20"/>
          <w:szCs w:val="22"/>
        </w:rPr>
      </w:pPr>
      <w:r>
        <w:t xml:space="preserve">2.2.2.1 </w:t>
      </w:r>
      <w:r>
        <w:t>신뢰할</w:t>
      </w:r>
      <w:r>
        <w:t xml:space="preserve"> </w:t>
      </w:r>
      <w:r>
        <w:t>수</w:t>
      </w:r>
      <w:r>
        <w:t xml:space="preserve"> </w:t>
      </w:r>
      <w:r>
        <w:t>있는</w:t>
      </w:r>
      <w:r>
        <w:t xml:space="preserve"> </w:t>
      </w:r>
      <w:r>
        <w:t>사이트로</w:t>
      </w:r>
      <w:r>
        <w:t xml:space="preserve"> </w:t>
      </w:r>
      <w:r>
        <w:t>등록</w:t>
      </w:r>
      <w:r>
        <w:tab/>
      </w:r>
      <w:r w:rsidR="009A3A21">
        <w:fldChar w:fldCharType="begin"/>
      </w:r>
      <w:r>
        <w:instrText xml:space="preserve"> PAGEREF _Toc232923264 \h </w:instrText>
      </w:r>
      <w:r w:rsidR="009A3A21">
        <w:fldChar w:fldCharType="separate"/>
      </w:r>
      <w:r w:rsidR="00CD4C6E">
        <w:t>26</w:t>
      </w:r>
      <w:r w:rsidR="009A3A21">
        <w:fldChar w:fldCharType="end"/>
      </w:r>
    </w:p>
    <w:p w:rsidR="00AF5B40" w:rsidRDefault="00AF5B40">
      <w:pPr>
        <w:pStyle w:val="43"/>
        <w:rPr>
          <w:rFonts w:asciiTheme="minorHAnsi" w:eastAsiaTheme="minorEastAsia" w:hAnsiTheme="minorHAnsi" w:cstheme="minorBidi"/>
          <w:color w:val="auto"/>
          <w:spacing w:val="0"/>
          <w:kern w:val="2"/>
          <w:sz w:val="20"/>
          <w:szCs w:val="22"/>
        </w:rPr>
      </w:pPr>
      <w:r>
        <w:t xml:space="preserve">2.2.2.2 </w:t>
      </w:r>
      <w:r>
        <w:t>어셈블리</w:t>
      </w:r>
      <w:r>
        <w:t xml:space="preserve"> </w:t>
      </w:r>
      <w:r>
        <w:t>신뢰</w:t>
      </w:r>
      <w:r>
        <w:tab/>
      </w:r>
      <w:r w:rsidR="009A3A21">
        <w:fldChar w:fldCharType="begin"/>
      </w:r>
      <w:r>
        <w:instrText xml:space="preserve"> PAGEREF _Toc232923265 \h </w:instrText>
      </w:r>
      <w:r w:rsidR="009A3A21">
        <w:fldChar w:fldCharType="separate"/>
      </w:r>
      <w:r w:rsidR="00CD4C6E">
        <w:t>28</w:t>
      </w:r>
      <w:r w:rsidR="009A3A21"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2.2.3 </w:t>
      </w:r>
      <w:r>
        <w:rPr>
          <w:noProof/>
        </w:rPr>
        <w:t>모바일</w:t>
      </w:r>
      <w:r>
        <w:rPr>
          <w:noProof/>
        </w:rPr>
        <w:t xml:space="preserve"> </w:t>
      </w:r>
      <w:r>
        <w:rPr>
          <w:noProof/>
        </w:rPr>
        <w:t>코드실행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클라이언트</w:t>
      </w:r>
      <w:r>
        <w:rPr>
          <w:noProof/>
        </w:rPr>
        <w:t xml:space="preserve"> </w:t>
      </w:r>
      <w:r>
        <w:rPr>
          <w:noProof/>
        </w:rPr>
        <w:t>실행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_Toc232923266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29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2.3 Silverlight </w:t>
      </w:r>
      <w:r>
        <w:rPr>
          <w:noProof/>
        </w:rPr>
        <w:t>방식의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클라이언트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_Toc232923267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31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2.4 Html </w:t>
      </w:r>
      <w:r>
        <w:rPr>
          <w:noProof/>
        </w:rPr>
        <w:t>방식의</w:t>
      </w:r>
      <w:r>
        <w:rPr>
          <w:noProof/>
        </w:rPr>
        <w:t xml:space="preserve">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클라이언트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_Toc232923268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2.5 </w:t>
      </w:r>
      <w:r>
        <w:rPr>
          <w:noProof/>
        </w:rPr>
        <w:t>웹</w:t>
      </w:r>
      <w:r>
        <w:rPr>
          <w:noProof/>
        </w:rPr>
        <w:t xml:space="preserve"> </w:t>
      </w:r>
      <w:r>
        <w:rPr>
          <w:noProof/>
        </w:rPr>
        <w:t>클라이언트</w:t>
      </w:r>
      <w:r>
        <w:rPr>
          <w:noProof/>
        </w:rPr>
        <w:t xml:space="preserve"> </w:t>
      </w:r>
      <w:r>
        <w:rPr>
          <w:noProof/>
        </w:rPr>
        <w:t>실행</w:t>
      </w:r>
      <w:r>
        <w:rPr>
          <w:noProof/>
        </w:rPr>
        <w:t xml:space="preserve"> </w:t>
      </w:r>
      <w:r>
        <w:rPr>
          <w:noProof/>
        </w:rPr>
        <w:t>시</w:t>
      </w:r>
      <w:r>
        <w:rPr>
          <w:noProof/>
        </w:rPr>
        <w:t xml:space="preserve"> </w:t>
      </w:r>
      <w:r>
        <w:rPr>
          <w:noProof/>
        </w:rPr>
        <w:t>문제점</w:t>
      </w:r>
      <w:r>
        <w:rPr>
          <w:noProof/>
        </w:rPr>
        <w:t xml:space="preserve"> </w:t>
      </w:r>
      <w:r>
        <w:rPr>
          <w:noProof/>
        </w:rPr>
        <w:t>및</w:t>
      </w:r>
      <w:r>
        <w:rPr>
          <w:noProof/>
        </w:rPr>
        <w:t xml:space="preserve"> </w:t>
      </w:r>
      <w:r>
        <w:rPr>
          <w:noProof/>
        </w:rPr>
        <w:t>해결책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_Toc232923269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32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>
        <w:rPr>
          <w:noProof/>
        </w:rPr>
        <w:t xml:space="preserve">2.6 </w:t>
      </w:r>
      <w:r>
        <w:rPr>
          <w:noProof/>
        </w:rPr>
        <w:t>다운로드</w:t>
      </w:r>
      <w:r>
        <w:rPr>
          <w:noProof/>
        </w:rPr>
        <w:t xml:space="preserve"> </w:t>
      </w:r>
      <w:r>
        <w:rPr>
          <w:noProof/>
        </w:rPr>
        <w:t>된</w:t>
      </w:r>
      <w:r>
        <w:rPr>
          <w:noProof/>
        </w:rPr>
        <w:t xml:space="preserve"> </w:t>
      </w:r>
      <w:r>
        <w:rPr>
          <w:noProof/>
        </w:rPr>
        <w:t>모든</w:t>
      </w:r>
      <w:r>
        <w:rPr>
          <w:noProof/>
        </w:rPr>
        <w:t xml:space="preserve"> </w:t>
      </w:r>
      <w:r>
        <w:rPr>
          <w:noProof/>
        </w:rPr>
        <w:t>실행파일</w:t>
      </w:r>
      <w:r>
        <w:rPr>
          <w:noProof/>
        </w:rPr>
        <w:t xml:space="preserve"> </w:t>
      </w:r>
      <w:r>
        <w:rPr>
          <w:noProof/>
        </w:rPr>
        <w:t>삭제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_Toc232923270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33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bCs/>
          <w:noProof/>
          <w:kern w:val="2"/>
        </w:rPr>
        <w:t xml:space="preserve">2.6.1 </w:t>
      </w:r>
      <w:r w:rsidRPr="00B4268F">
        <w:rPr>
          <w:noProof/>
          <w:kern w:val="2"/>
        </w:rPr>
        <w:t>비쥬얼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스튜디오에서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삭제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_Toc232923271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33</w:t>
      </w:r>
      <w:r w:rsidR="009A3A21">
        <w:rPr>
          <w:noProof/>
        </w:rPr>
        <w:fldChar w:fldCharType="end"/>
      </w:r>
    </w:p>
    <w:p w:rsidR="00AF5B40" w:rsidRDefault="00AF5B40">
      <w:pPr>
        <w:pStyle w:val="32"/>
        <w:rPr>
          <w:rFonts w:asciiTheme="minorHAnsi" w:eastAsiaTheme="minorEastAsia" w:hAnsiTheme="minorHAnsi" w:cstheme="minorBidi"/>
          <w:iC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bCs/>
          <w:noProof/>
          <w:kern w:val="2"/>
        </w:rPr>
        <w:t xml:space="preserve">2.6.2 </w:t>
      </w:r>
      <w:r w:rsidRPr="00B4268F">
        <w:rPr>
          <w:noProof/>
          <w:kern w:val="2"/>
        </w:rPr>
        <w:t>보관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디렉토리를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직접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삭제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_Toc232923272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34</w:t>
      </w:r>
      <w:r w:rsidR="009A3A21">
        <w:rPr>
          <w:noProof/>
        </w:rPr>
        <w:fldChar w:fldCharType="end"/>
      </w:r>
    </w:p>
    <w:p w:rsidR="00AF5B40" w:rsidRDefault="00AF5B40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>3</w:t>
      </w:r>
      <w:r w:rsidRPr="00B4268F">
        <w:rPr>
          <w:noProof/>
          <w:kern w:val="2"/>
        </w:rPr>
        <w:t>장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웹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서버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설치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형식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_Toc232923273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37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 xml:space="preserve">3.1 </w:t>
      </w:r>
      <w:r w:rsidRPr="00B4268F">
        <w:rPr>
          <w:noProof/>
          <w:kern w:val="2"/>
        </w:rPr>
        <w:t>하나의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시스템에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웹서버</w:t>
      </w:r>
      <w:r w:rsidRPr="00B4268F">
        <w:rPr>
          <w:noProof/>
          <w:kern w:val="2"/>
        </w:rPr>
        <w:t>/</w:t>
      </w:r>
      <w:r w:rsidRPr="00B4268F">
        <w:rPr>
          <w:noProof/>
          <w:kern w:val="2"/>
        </w:rPr>
        <w:t>로컬서버를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설치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_Toc232923274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37</w:t>
      </w:r>
      <w:r w:rsidR="009A3A21">
        <w:rPr>
          <w:noProof/>
        </w:rPr>
        <w:fldChar w:fldCharType="end"/>
      </w:r>
    </w:p>
    <w:p w:rsidR="00AF5B40" w:rsidRDefault="00AF5B40">
      <w:pPr>
        <w:pStyle w:val="22"/>
        <w:rPr>
          <w:rFonts w:asciiTheme="minorHAnsi" w:eastAsiaTheme="minorEastAsia" w:hAnsiTheme="minorHAnsi" w:cstheme="minorBidi"/>
          <w:noProof/>
          <w:color w:val="auto"/>
          <w:spacing w:val="0"/>
          <w:kern w:val="2"/>
          <w:sz w:val="20"/>
          <w:szCs w:val="22"/>
        </w:rPr>
      </w:pPr>
      <w:r w:rsidRPr="00B4268F">
        <w:rPr>
          <w:noProof/>
          <w:kern w:val="2"/>
        </w:rPr>
        <w:t xml:space="preserve">3.2 </w:t>
      </w:r>
      <w:r w:rsidRPr="00B4268F">
        <w:rPr>
          <w:noProof/>
          <w:kern w:val="2"/>
        </w:rPr>
        <w:t>서로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다른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시스템에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웹서버</w:t>
      </w:r>
      <w:r w:rsidRPr="00B4268F">
        <w:rPr>
          <w:noProof/>
          <w:kern w:val="2"/>
        </w:rPr>
        <w:t>/</w:t>
      </w:r>
      <w:r w:rsidRPr="00B4268F">
        <w:rPr>
          <w:noProof/>
          <w:kern w:val="2"/>
        </w:rPr>
        <w:t>로컬서버를</w:t>
      </w:r>
      <w:r w:rsidRPr="00B4268F">
        <w:rPr>
          <w:noProof/>
          <w:kern w:val="2"/>
        </w:rPr>
        <w:t xml:space="preserve"> </w:t>
      </w:r>
      <w:r w:rsidRPr="00B4268F">
        <w:rPr>
          <w:noProof/>
          <w:kern w:val="2"/>
        </w:rPr>
        <w:t>설치</w:t>
      </w:r>
      <w:r>
        <w:rPr>
          <w:noProof/>
        </w:rPr>
        <w:tab/>
      </w:r>
      <w:r w:rsidR="009A3A21">
        <w:rPr>
          <w:noProof/>
        </w:rPr>
        <w:fldChar w:fldCharType="begin"/>
      </w:r>
      <w:r>
        <w:rPr>
          <w:noProof/>
        </w:rPr>
        <w:instrText xml:space="preserve"> PAGEREF _Toc232923275 \h </w:instrText>
      </w:r>
      <w:r w:rsidR="009A3A21">
        <w:rPr>
          <w:noProof/>
        </w:rPr>
      </w:r>
      <w:r w:rsidR="009A3A21">
        <w:rPr>
          <w:noProof/>
        </w:rPr>
        <w:fldChar w:fldCharType="separate"/>
      </w:r>
      <w:r w:rsidR="00CD4C6E">
        <w:rPr>
          <w:noProof/>
        </w:rPr>
        <w:t>38</w:t>
      </w:r>
      <w:r w:rsidR="009A3A21">
        <w:rPr>
          <w:noProof/>
        </w:rPr>
        <w:fldChar w:fldCharType="end"/>
      </w:r>
    </w:p>
    <w:p w:rsidR="00847192" w:rsidRDefault="009A3A21" w:rsidP="00D97571">
      <w:pPr>
        <w:pStyle w:val="32"/>
      </w:pPr>
      <w:r>
        <w:fldChar w:fldCharType="end"/>
      </w:r>
    </w:p>
    <w:p w:rsidR="00847192" w:rsidRDefault="00847192" w:rsidP="00847192"/>
    <w:p w:rsidR="00847192" w:rsidRDefault="00847192" w:rsidP="00847192"/>
    <w:p w:rsidR="00847192" w:rsidRDefault="00847192" w:rsidP="00847192"/>
    <w:p w:rsidR="00847192" w:rsidRDefault="00847192" w:rsidP="00847192">
      <w:pPr>
        <w:sectPr w:rsidR="00847192" w:rsidSect="000557E5">
          <w:headerReference w:type="even" r:id="rId12"/>
          <w:headerReference w:type="default" r:id="rId13"/>
          <w:pgSz w:w="10773" w:h="14175" w:code="9"/>
          <w:pgMar w:top="1701" w:right="1985" w:bottom="1985" w:left="2552" w:header="567" w:footer="851" w:gutter="0"/>
          <w:pgNumType w:start="1"/>
          <w:cols w:space="425"/>
          <w:docGrid w:type="linesAndChars" w:linePitch="271"/>
        </w:sectPr>
      </w:pPr>
    </w:p>
    <w:p w:rsidR="00847192" w:rsidRDefault="00847192" w:rsidP="00847192"/>
    <w:p w:rsidR="00847192" w:rsidRDefault="00847192" w:rsidP="00847192"/>
    <w:p w:rsidR="00847192" w:rsidRDefault="00847192" w:rsidP="00847192"/>
    <w:p w:rsidR="00847192" w:rsidRDefault="00847192" w:rsidP="00847192"/>
    <w:p w:rsidR="00847192" w:rsidRPr="00847192" w:rsidRDefault="00847192" w:rsidP="00847192"/>
    <w:p w:rsidR="00847192" w:rsidRDefault="00847192" w:rsidP="00847192">
      <w:pPr>
        <w:sectPr w:rsidR="00847192" w:rsidSect="00847192">
          <w:type w:val="continuous"/>
          <w:pgSz w:w="10773" w:h="14175" w:code="9"/>
          <w:pgMar w:top="1701" w:right="1985" w:bottom="1985" w:left="2552" w:header="567" w:footer="851" w:gutter="0"/>
          <w:pgNumType w:start="1"/>
          <w:cols w:space="425"/>
          <w:docGrid w:type="linesAndChars" w:linePitch="271"/>
        </w:sectPr>
      </w:pPr>
      <w:r>
        <w:br w:type="page"/>
      </w: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  <w:r>
        <w:rPr>
          <w:rFonts w:hint="eastAsia"/>
        </w:rPr>
        <w:t>&lt; 이면은 비워두었음 &gt;</w:t>
      </w:r>
    </w:p>
    <w:p w:rsidR="00847192" w:rsidRDefault="00847192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  <w:rPr>
          <w:rFonts w:ascii="Times New Roman" w:eastAsia="HY중고딕"/>
          <w:iCs/>
          <w:sz w:val="16"/>
        </w:rPr>
      </w:pPr>
      <w:r>
        <w:br w:type="page"/>
      </w: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</w:p>
    <w:p w:rsidR="00847192" w:rsidRDefault="00847192" w:rsidP="00847192">
      <w:pPr>
        <w:pStyle w:val="af1"/>
        <w:spacing w:after="677"/>
      </w:pPr>
      <w:r>
        <w:rPr>
          <w:rFonts w:hint="eastAsia"/>
        </w:rPr>
        <w:t>&lt; 이면은 비워두었음 &gt;</w:t>
      </w:r>
    </w:p>
    <w:p w:rsidR="00DB34A7" w:rsidRDefault="00DB34A7" w:rsidP="00D97571">
      <w:pPr>
        <w:pStyle w:val="32"/>
      </w:pPr>
    </w:p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C244FC" w:rsidRDefault="00C244FC" w:rsidP="00D97571"/>
    <w:p w:rsidR="00AB4AA6" w:rsidRDefault="00AB4AA6" w:rsidP="00D97571">
      <w:pPr>
        <w:sectPr w:rsidR="00AB4AA6" w:rsidSect="00847192">
          <w:headerReference w:type="even" r:id="rId14"/>
          <w:headerReference w:type="default" r:id="rId15"/>
          <w:type w:val="continuous"/>
          <w:pgSz w:w="10773" w:h="14175" w:code="9"/>
          <w:pgMar w:top="1701" w:right="1985" w:bottom="1985" w:left="2552" w:header="567" w:footer="851" w:gutter="0"/>
          <w:pgNumType w:start="1"/>
          <w:cols w:space="425"/>
          <w:docGrid w:type="linesAndChars" w:linePitch="271"/>
        </w:sectPr>
      </w:pPr>
    </w:p>
    <w:p w:rsidR="00EB7E32" w:rsidRDefault="00EB7E32" w:rsidP="00D97571">
      <w:pPr>
        <w:pStyle w:val="1"/>
        <w:spacing w:before="542" w:after="271"/>
        <w:rPr>
          <w:sz w:val="22"/>
        </w:rPr>
      </w:pPr>
      <w:bookmarkStart w:id="0" w:name="_Toc232923238"/>
      <w:r>
        <w:rPr>
          <w:rFonts w:hint="eastAsia"/>
        </w:rPr>
        <w:lastRenderedPageBreak/>
        <w:t>1장</w:t>
      </w:r>
      <w:r>
        <w:t xml:space="preserve"> </w:t>
      </w:r>
      <w:r>
        <w:rPr>
          <w:rFonts w:hint="eastAsia"/>
        </w:rPr>
        <w:t>웹 서버</w:t>
      </w:r>
      <w:bookmarkEnd w:id="0"/>
      <w:r w:rsidR="009A3A21">
        <w:fldChar w:fldCharType="begin"/>
      </w:r>
      <w:r>
        <w:instrText xml:space="preserve"> </w:instrText>
      </w:r>
      <w:r>
        <w:rPr>
          <w:color w:val="0000FF"/>
        </w:rPr>
        <w:instrText xml:space="preserve">XE </w:instrText>
      </w:r>
      <w:r>
        <w:rPr>
          <w:color w:val="auto"/>
        </w:rPr>
        <w:instrText>"</w:instrText>
      </w:r>
      <w:r>
        <w:rPr>
          <w:rFonts w:hint="eastAsia"/>
        </w:rPr>
        <w:instrText>웹 서버</w:instrText>
      </w:r>
      <w:r>
        <w:rPr>
          <w:color w:val="auto"/>
        </w:rPr>
        <w:instrText>"</w:instrText>
      </w:r>
      <w:r>
        <w:instrText xml:space="preserve"> </w:instrText>
      </w:r>
      <w:r w:rsidR="009A3A21">
        <w:fldChar w:fldCharType="end"/>
      </w:r>
    </w:p>
    <w:p w:rsidR="00EB7E32" w:rsidRDefault="00EB7E32" w:rsidP="00D97571">
      <w:pPr>
        <w:rPr>
          <w:kern w:val="2"/>
        </w:rPr>
      </w:pPr>
      <w:r>
        <w:t>웹 서버는 자동화 현장에서 감시되고 있는 상황을 인터넷/인트라넷</w:t>
      </w:r>
      <w:r w:rsidR="00861015">
        <w:rPr>
          <w:rFonts w:hint="eastAsia"/>
        </w:rPr>
        <w:t>을 통하여</w:t>
      </w:r>
      <w:r>
        <w:t xml:space="preserve"> 제어/감시를 가능하게 해주는 프로그램</w:t>
      </w:r>
      <w:r>
        <w:rPr>
          <w:rFonts w:hint="eastAsia"/>
        </w:rPr>
        <w:t xml:space="preserve">으로 </w:t>
      </w:r>
      <w:r>
        <w:t>서비스를 제공하는 서버와 서버에 연결하여 감시/제어를 할 수 있는 웹 클라이언트로 구분할 수 있다.</w:t>
      </w:r>
      <w:r w:rsidR="005B38BC">
        <w:rPr>
          <w:rFonts w:hint="eastAsia"/>
        </w:rPr>
        <w:t xml:space="preserve"> </w:t>
      </w:r>
      <w:r w:rsidR="00CC0BEE">
        <w:rPr>
          <w:rFonts w:hint="eastAsia"/>
        </w:rPr>
        <w:t>웹 서버는 모바일 코드실행 방식, Silverlight 방식, Html 방식의 3가지가 있다.</w:t>
      </w:r>
    </w:p>
    <w:p w:rsidR="00CC0BEE" w:rsidRDefault="00CC0BEE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21"/>
        <w:rPr>
          <w:kern w:val="2"/>
        </w:rPr>
      </w:pPr>
      <w:bookmarkStart w:id="1" w:name="_Toc232923239"/>
      <w:r>
        <w:rPr>
          <w:rFonts w:hint="eastAsia"/>
          <w:kern w:val="2"/>
        </w:rPr>
        <w:t>1</w:t>
      </w:r>
      <w:r w:rsidR="00CC0BEE">
        <w:rPr>
          <w:rFonts w:hint="eastAsia"/>
          <w:kern w:val="2"/>
        </w:rPr>
        <w:t>.1</w:t>
      </w:r>
      <w:r>
        <w:rPr>
          <w:rFonts w:hint="eastAsia"/>
          <w:kern w:val="2"/>
        </w:rPr>
        <w:t xml:space="preserve"> 웹 서버의 설정</w:t>
      </w:r>
      <w:bookmarkEnd w:id="1"/>
      <w:r w:rsidR="009A3A21" w:rsidRPr="00CC0BEE">
        <w:fldChar w:fldCharType="begin"/>
      </w:r>
      <w:r w:rsidR="00CC0BEE" w:rsidRPr="00CC0BEE">
        <w:instrText xml:space="preserve"> </w:instrText>
      </w:r>
      <w:r w:rsidR="00CC0BEE" w:rsidRPr="00CC0BEE">
        <w:rPr>
          <w:color w:val="0000FF"/>
        </w:rPr>
        <w:instrText xml:space="preserve">XE </w:instrText>
      </w:r>
      <w:r w:rsidR="00CC0BEE" w:rsidRPr="00CC0BEE">
        <w:rPr>
          <w:color w:val="auto"/>
        </w:rPr>
        <w:instrText>"</w:instrText>
      </w:r>
      <w:r w:rsidR="00CC0BEE">
        <w:rPr>
          <w:rFonts w:hint="eastAsia"/>
          <w:color w:val="auto"/>
        </w:rPr>
        <w:instrText>웹</w:instrText>
      </w:r>
      <w:r w:rsidR="00CC0BEE" w:rsidRPr="00CC0BEE">
        <w:rPr>
          <w:rFonts w:hint="eastAsia"/>
          <w:color w:val="auto"/>
        </w:rPr>
        <w:instrText xml:space="preserve"> 서버</w:instrText>
      </w:r>
      <w:r w:rsidR="00CC0BEE">
        <w:rPr>
          <w:rFonts w:hint="eastAsia"/>
          <w:color w:val="auto"/>
        </w:rPr>
        <w:instrText>의 설정</w:instrText>
      </w:r>
      <w:r w:rsidR="00CC0BEE" w:rsidRPr="00CC0BEE">
        <w:rPr>
          <w:color w:val="auto"/>
        </w:rPr>
        <w:instrText>"</w:instrText>
      </w:r>
      <w:r w:rsidR="00CC0BEE" w:rsidRPr="00CC0BEE">
        <w:instrText xml:space="preserve"> </w:instrText>
      </w:r>
      <w:r w:rsidR="009A3A21" w:rsidRPr="00CC0BEE">
        <w:fldChar w:fldCharType="end"/>
      </w:r>
    </w:p>
    <w:p w:rsidR="00EB7E32" w:rsidRDefault="00EB7E32" w:rsidP="00D97571">
      <w:r>
        <w:t>웹 서버는 서비스를 제공하는 시스템으로 그래픽/태그/스크립트 등의 작업과 DSN, 사용자 등을 설정한다.</w:t>
      </w:r>
      <w:r w:rsidR="008124F1">
        <w:rPr>
          <w:rFonts w:hint="eastAsia"/>
        </w:rPr>
        <w:t xml:space="preserve"> </w:t>
      </w:r>
      <w:r>
        <w:t>웹 서버는 기존 로컬 감시/제어 시스템의 작업과 데이터를 사용하므로 추가 작업없이 작업내용과 실행파일을 복사하여 사용할 수 있다.(단 일부 작업은 수정 필요)</w:t>
      </w:r>
      <w:r w:rsidR="008124F1">
        <w:rPr>
          <w:rFonts w:hint="eastAsia"/>
        </w:rPr>
        <w:t xml:space="preserve"> </w:t>
      </w:r>
      <w:r>
        <w:t>또한 웹 서버는 인터넷/인트라넷(사내 전산망)</w:t>
      </w:r>
      <w:r w:rsidR="00861015">
        <w:rPr>
          <w:rFonts w:hint="eastAsia"/>
        </w:rPr>
        <w:t>에서</w:t>
      </w:r>
      <w:r>
        <w:t xml:space="preserve"> 단독 또는 같이 사용 할 수 있다.</w:t>
      </w:r>
    </w:p>
    <w:p w:rsidR="005B38BC" w:rsidRDefault="005B38BC" w:rsidP="00D97571"/>
    <w:p w:rsidR="005B38BC" w:rsidRDefault="005B38BC" w:rsidP="00D97571"/>
    <w:p w:rsidR="005B38BC" w:rsidRDefault="005B38BC" w:rsidP="00D97571"/>
    <w:p w:rsidR="00CC0BEE" w:rsidRDefault="00CC0BEE" w:rsidP="00D97571">
      <w:pPr>
        <w:pStyle w:val="31"/>
        <w:rPr>
          <w:kern w:val="2"/>
        </w:rPr>
      </w:pPr>
      <w:bookmarkStart w:id="2" w:name="_Toc232923240"/>
      <w:r>
        <w:rPr>
          <w:rFonts w:hint="eastAsia"/>
          <w:kern w:val="2"/>
        </w:rPr>
        <w:t>1.1.1 .NET Framework 설치</w:t>
      </w:r>
      <w:bookmarkEnd w:id="2"/>
      <w:r w:rsidR="009A3A21" w:rsidRPr="00CC0BEE">
        <w:fldChar w:fldCharType="begin"/>
      </w:r>
      <w:r w:rsidRPr="00CC0BEE">
        <w:instrText xml:space="preserve"> </w:instrText>
      </w:r>
      <w:r w:rsidRPr="00CC0BEE">
        <w:rPr>
          <w:color w:val="0000FF"/>
        </w:rPr>
        <w:instrText xml:space="preserve">XE </w:instrText>
      </w:r>
      <w:r w:rsidRPr="00CC0BEE">
        <w:rPr>
          <w:color w:val="auto"/>
        </w:rPr>
        <w:instrText>"</w:instrText>
      </w:r>
      <w:r>
        <w:rPr>
          <w:rFonts w:hint="eastAsia"/>
          <w:color w:val="auto"/>
        </w:rPr>
        <w:instrText>.NET Framework 설치</w:instrText>
      </w:r>
      <w:r w:rsidRPr="00CC0BEE">
        <w:rPr>
          <w:color w:val="auto"/>
        </w:rPr>
        <w:instrText>"</w:instrText>
      </w:r>
      <w:r w:rsidRPr="00CC0BEE">
        <w:instrText xml:space="preserve"> </w:instrText>
      </w:r>
      <w:r w:rsidR="009A3A21" w:rsidRPr="00CC0BEE">
        <w:fldChar w:fldCharType="end"/>
      </w:r>
    </w:p>
    <w:p w:rsidR="00CC0BEE" w:rsidRDefault="00CC0BEE" w:rsidP="00D97571">
      <w:pPr>
        <w:rPr>
          <w:rStyle w:val="af4"/>
        </w:rPr>
      </w:pPr>
      <w:r>
        <w:rPr>
          <w:rFonts w:hint="eastAsia"/>
        </w:rPr>
        <w:t xml:space="preserve">웹 서버는 </w:t>
      </w:r>
      <w:r>
        <w:t xml:space="preserve">마이크로소프트의 신기술인 </w:t>
      </w:r>
      <w:r w:rsidRPr="007736F3">
        <w:rPr>
          <w:rStyle w:val="af4"/>
        </w:rPr>
        <w:t>.NET</w:t>
      </w:r>
      <w:r>
        <w:t xml:space="preserve">을 기반으로 개발하였으므로 </w:t>
      </w:r>
      <w:r>
        <w:rPr>
          <w:rFonts w:hint="eastAsia"/>
        </w:rPr>
        <w:t xml:space="preserve">윈도우 </w:t>
      </w:r>
      <w:r w:rsidRPr="007736F3">
        <w:rPr>
          <w:rStyle w:val="af4"/>
        </w:rPr>
        <w:t>XP/Server2003</w:t>
      </w:r>
      <w:r>
        <w:rPr>
          <w:rStyle w:val="af4"/>
          <w:rFonts w:hint="eastAsia"/>
        </w:rPr>
        <w:t>/Vista/Server2008</w:t>
      </w:r>
      <w:r w:rsidR="00411E12">
        <w:rPr>
          <w:rStyle w:val="af4"/>
          <w:rFonts w:hint="eastAsia"/>
        </w:rPr>
        <w:t>/7</w:t>
      </w:r>
      <w:r>
        <w:t xml:space="preserve"> </w:t>
      </w:r>
      <w:r>
        <w:rPr>
          <w:rFonts w:hint="eastAsia"/>
        </w:rPr>
        <w:t xml:space="preserve">이상의 </w:t>
      </w:r>
      <w:r>
        <w:t>운영체계</w:t>
      </w:r>
      <w:r>
        <w:rPr>
          <w:rFonts w:hint="eastAsia"/>
        </w:rPr>
        <w:t xml:space="preserve">에 </w:t>
      </w:r>
      <w:r w:rsidRPr="007736F3">
        <w:rPr>
          <w:rStyle w:val="af4"/>
        </w:rPr>
        <w:t xml:space="preserve">.NET Framework </w:t>
      </w:r>
      <w:r>
        <w:rPr>
          <w:rStyle w:val="af4"/>
          <w:rFonts w:hint="eastAsia"/>
        </w:rPr>
        <w:t>3.5</w:t>
      </w:r>
      <w:r>
        <w:t xml:space="preserve"> </w:t>
      </w:r>
      <w:r>
        <w:rPr>
          <w:rFonts w:hint="eastAsia"/>
        </w:rPr>
        <w:t>이상</w:t>
      </w:r>
      <w:r>
        <w:t>을 설치</w:t>
      </w:r>
      <w:r>
        <w:rPr>
          <w:rFonts w:hint="eastAsia"/>
        </w:rPr>
        <w:t>해야 한다.</w:t>
      </w: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31"/>
      </w:pPr>
      <w:bookmarkStart w:id="3" w:name="_Toc232923241"/>
      <w:r>
        <w:rPr>
          <w:rFonts w:hint="eastAsia"/>
          <w:kern w:val="2"/>
        </w:rPr>
        <w:lastRenderedPageBreak/>
        <w:t>1</w:t>
      </w:r>
      <w:r w:rsidR="00CC0BEE">
        <w:rPr>
          <w:rFonts w:hint="eastAsia"/>
          <w:kern w:val="2"/>
        </w:rPr>
        <w:t>.</w:t>
      </w:r>
      <w:r>
        <w:rPr>
          <w:rFonts w:hint="eastAsia"/>
          <w:kern w:val="2"/>
        </w:rPr>
        <w:t>1.</w:t>
      </w:r>
      <w:r w:rsidR="00CC0BEE">
        <w:rPr>
          <w:rFonts w:hint="eastAsia"/>
          <w:kern w:val="2"/>
        </w:rPr>
        <w:t>2</w:t>
      </w:r>
      <w:r>
        <w:rPr>
          <w:rFonts w:hint="eastAsia"/>
          <w:kern w:val="2"/>
        </w:rPr>
        <w:t xml:space="preserve"> 시스템 요구사항</w:t>
      </w:r>
      <w:bookmarkEnd w:id="3"/>
    </w:p>
    <w:p w:rsidR="00EB7E32" w:rsidRDefault="00EB7E32" w:rsidP="00D97571">
      <w:r>
        <w:rPr>
          <w:rFonts w:hint="eastAsia"/>
        </w:rPr>
        <w:t>웹 서버를 설치하기 위해서는</w:t>
      </w:r>
      <w:r w:rsidRPr="008124F1">
        <w:rPr>
          <w:rStyle w:val="-0"/>
          <w:rFonts w:hint="eastAsia"/>
        </w:rPr>
        <w:t xml:space="preserve"> &lt;</w:t>
      </w:r>
      <w:r w:rsidRPr="008124F1">
        <w:rPr>
          <w:rStyle w:val="-0"/>
          <w:rFonts w:hint="eastAsia"/>
        </w:rPr>
        <w:t>표</w:t>
      </w:r>
      <w:r w:rsidRPr="008124F1">
        <w:rPr>
          <w:rStyle w:val="-0"/>
          <w:rFonts w:hint="eastAsia"/>
        </w:rPr>
        <w:t xml:space="preserve"> 1-1&gt;</w:t>
      </w:r>
      <w:r>
        <w:rPr>
          <w:rFonts w:hint="eastAsia"/>
        </w:rPr>
        <w:t>과 같은 시스템을 필요로한다.</w:t>
      </w:r>
    </w:p>
    <w:p w:rsidR="00EB7E32" w:rsidRDefault="00EB7E32" w:rsidP="00D97571">
      <w:pPr>
        <w:pStyle w:val="ad"/>
      </w:pPr>
    </w:p>
    <w:tbl>
      <w:tblPr>
        <w:tblW w:w="0" w:type="auto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444"/>
        <w:gridCol w:w="2324"/>
        <w:gridCol w:w="2934"/>
      </w:tblGrid>
      <w:tr w:rsidR="00EB7E32" w:rsidRPr="0031625C">
        <w:trPr>
          <w:jc w:val="center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EB7E32" w:rsidRPr="0031625C" w:rsidRDefault="00EB7E32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항목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EB7E32" w:rsidRPr="0031625C" w:rsidRDefault="00EB7E32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요구사항</w:t>
            </w:r>
          </w:p>
        </w:tc>
        <w:tc>
          <w:tcPr>
            <w:tcW w:w="2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EB7E32" w:rsidRPr="0031625C" w:rsidRDefault="00EB7E32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비고</w:t>
            </w:r>
          </w:p>
        </w:tc>
      </w:tr>
      <w:tr w:rsidR="00EB7E32" w:rsidTr="00CD4C6E">
        <w:trPr>
          <w:jc w:val="center"/>
        </w:trPr>
        <w:tc>
          <w:tcPr>
            <w:tcW w:w="144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운영체계 ( OS )</w:t>
            </w:r>
          </w:p>
        </w:tc>
        <w:tc>
          <w:tcPr>
            <w:tcW w:w="232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EB7E32" w:rsidRPr="00F81365" w:rsidRDefault="00EB7E32" w:rsidP="00D97571">
            <w:pPr>
              <w:pStyle w:val="-"/>
              <w:rPr>
                <w:kern w:val="2"/>
              </w:rPr>
            </w:pPr>
            <w:r w:rsidRPr="00F81365">
              <w:t>Windows XP Professional,</w:t>
            </w:r>
          </w:p>
          <w:p w:rsidR="00EB7E32" w:rsidRPr="00F81365" w:rsidRDefault="00EB7E32" w:rsidP="00D97571">
            <w:pPr>
              <w:pStyle w:val="-"/>
            </w:pPr>
            <w:r w:rsidRPr="00F81365">
              <w:t>Windows Server 2003</w:t>
            </w:r>
            <w:r w:rsidR="00CC0BEE" w:rsidRPr="00F81365">
              <w:rPr>
                <w:rFonts w:hint="eastAsia"/>
              </w:rPr>
              <w:t>/2008,</w:t>
            </w:r>
          </w:p>
          <w:p w:rsidR="00CC0BEE" w:rsidRDefault="00CC0BEE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Windows Vista</w:t>
            </w:r>
            <w:r w:rsidR="005B38BC">
              <w:rPr>
                <w:rFonts w:hint="eastAsia"/>
              </w:rPr>
              <w:t>, Windows 7</w:t>
            </w:r>
          </w:p>
        </w:tc>
        <w:tc>
          <w:tcPr>
            <w:tcW w:w="293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서버 제품군 추천</w:t>
            </w:r>
          </w:p>
        </w:tc>
      </w:tr>
      <w:tr w:rsidR="00EB7E32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.NET Framework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EB7E32" w:rsidRDefault="00A84299" w:rsidP="00D97571">
            <w:pPr>
              <w:pStyle w:val="-"/>
              <w:rPr>
                <w:kern w:val="2"/>
              </w:rPr>
            </w:pPr>
            <w:r>
              <w:t xml:space="preserve">.NET Framework </w:t>
            </w:r>
            <w:r w:rsidR="00CC0BEE">
              <w:rPr>
                <w:rFonts w:hint="eastAsia"/>
              </w:rPr>
              <w:t>3</w:t>
            </w:r>
            <w:r>
              <w:rPr>
                <w:rFonts w:hint="eastAsia"/>
              </w:rPr>
              <w:t>.</w:t>
            </w:r>
            <w:r w:rsidR="00CC0BEE">
              <w:rPr>
                <w:rFonts w:hint="eastAsia"/>
              </w:rPr>
              <w:t>5</w:t>
            </w:r>
            <w:r>
              <w:rPr>
                <w:rFonts w:hint="eastAsia"/>
              </w:rPr>
              <w:t xml:space="preserve"> 이상 </w:t>
            </w:r>
            <w:r w:rsidR="00EB7E32">
              <w:t>설치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Windows Server 200</w:t>
            </w:r>
            <w:r w:rsidR="00CC0BEE">
              <w:rPr>
                <w:rFonts w:hint="eastAsia"/>
              </w:rPr>
              <w:t>8</w:t>
            </w:r>
            <w:r>
              <w:t>은 설치되어 있음</w:t>
            </w:r>
          </w:p>
        </w:tc>
      </w:tr>
      <w:tr w:rsidR="00EB7E32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시스템 사양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P</w:t>
            </w:r>
            <w:r w:rsidR="005B38BC">
              <w:rPr>
                <w:rFonts w:hint="eastAsia"/>
              </w:rPr>
              <w:t>entium</w:t>
            </w:r>
            <w:r>
              <w:t xml:space="preserve"> 1</w:t>
            </w:r>
            <w:r w:rsidR="00AF5B40">
              <w:rPr>
                <w:rFonts w:hint="eastAsia"/>
              </w:rPr>
              <w:t>.8</w:t>
            </w:r>
            <w:r w:rsidR="005B38BC">
              <w:rPr>
                <w:rFonts w:hint="eastAsia"/>
              </w:rPr>
              <w:t>GHz</w:t>
            </w:r>
            <w:r>
              <w:t xml:space="preserve"> 이상,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>메모리 512</w:t>
            </w:r>
            <w:r w:rsidR="005B38BC">
              <w:rPr>
                <w:rFonts w:hint="eastAsia"/>
              </w:rPr>
              <w:t>MB</w:t>
            </w:r>
            <w:r>
              <w:t xml:space="preserve"> 이상,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 xml:space="preserve">HDD </w:t>
            </w:r>
            <w:r w:rsidR="005B38BC">
              <w:rPr>
                <w:rFonts w:hint="eastAsia"/>
              </w:rPr>
              <w:t>5</w:t>
            </w:r>
            <w:r w:rsidR="00861015">
              <w:rPr>
                <w:rFonts w:hint="eastAsia"/>
              </w:rPr>
              <w:t>00MB</w:t>
            </w:r>
            <w:r>
              <w:t xml:space="preserve"> 이상의 여분,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>기타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최상의 시스템을 필요로 함</w:t>
            </w:r>
          </w:p>
        </w:tc>
      </w:tr>
      <w:tr w:rsidR="00EB7E32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DB Server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SQL server 또는 Oracle 9i</w:t>
            </w:r>
            <w:r>
              <w:t> </w:t>
            </w:r>
            <w:r>
              <w:t>이상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필요에 따라 설치</w:t>
            </w:r>
          </w:p>
        </w:tc>
      </w:tr>
      <w:tr w:rsidR="00EB7E32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Explorer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MS Explorer 6.0 이상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서버에서 웹 클라이언트 실행 시 필요,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>신뢰할 수 있는 사이트로 등록 요망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>어셈블리 신뢰</w:t>
            </w:r>
            <w:r w:rsidR="00CC0BEE">
              <w:rPr>
                <w:rFonts w:hint="eastAsia"/>
              </w:rPr>
              <w:t>(2장 참조)</w:t>
            </w:r>
          </w:p>
        </w:tc>
      </w:tr>
    </w:tbl>
    <w:p w:rsidR="00EB7E32" w:rsidRDefault="00EB7E32" w:rsidP="00A07FAB">
      <w:pPr>
        <w:pStyle w:val="24"/>
        <w:spacing w:after="487"/>
        <w:rPr>
          <w:color w:val="auto"/>
        </w:rPr>
      </w:pPr>
      <w:r>
        <w:rPr>
          <w:rFonts w:hint="eastAsia"/>
        </w:rPr>
        <w:t>&lt;표 1-1&gt; 웹 서버 설치를 위한 시스템 요구사항</w:t>
      </w:r>
    </w:p>
    <w:p w:rsidR="00EB7E32" w:rsidRDefault="00EB7E32" w:rsidP="00D97571">
      <w:pPr>
        <w:rPr>
          <w:kern w:val="2"/>
        </w:rPr>
      </w:pPr>
      <w:r>
        <w:rPr>
          <w:rFonts w:hint="eastAsia"/>
        </w:rPr>
        <w:t>만약</w:t>
      </w:r>
      <w:r>
        <w:t xml:space="preserve"> 하나의 시스템에</w:t>
      </w:r>
      <w:r>
        <w:rPr>
          <w:rFonts w:hint="eastAsia"/>
        </w:rPr>
        <w:t>(컴퓨터)</w:t>
      </w:r>
      <w:r>
        <w:t xml:space="preserve"> 여러 개의 웹 서버를 사용할 경우 운영체계(</w:t>
      </w:r>
      <w:r w:rsidRPr="0031625C">
        <w:rPr>
          <w:rStyle w:val="af4"/>
        </w:rPr>
        <w:t>OS</w:t>
      </w:r>
      <w:r>
        <w:t>)는 서버 제품군</w:t>
      </w:r>
      <w:r w:rsidRPr="0031625C">
        <w:rPr>
          <w:rStyle w:val="af4"/>
          <w:rFonts w:hint="eastAsia"/>
        </w:rPr>
        <w:t>(</w:t>
      </w:r>
      <w:r w:rsidRPr="0031625C">
        <w:rPr>
          <w:rStyle w:val="af4"/>
        </w:rPr>
        <w:t>Windows Server 2003</w:t>
      </w:r>
      <w:r w:rsidR="00CC0BEE">
        <w:rPr>
          <w:rStyle w:val="af4"/>
          <w:rFonts w:hint="eastAsia"/>
        </w:rPr>
        <w:t>/2008 등</w:t>
      </w:r>
      <w:r w:rsidRPr="0031625C">
        <w:rPr>
          <w:rStyle w:val="af4"/>
          <w:rFonts w:hint="eastAsia"/>
        </w:rPr>
        <w:t>)</w:t>
      </w:r>
      <w:r>
        <w:t>이</w:t>
      </w:r>
      <w:r w:rsidR="00906256">
        <w:rPr>
          <w:rFonts w:hint="eastAsia"/>
        </w:rPr>
        <w:t>어</w:t>
      </w:r>
      <w:r>
        <w:t>야 한다.</w:t>
      </w:r>
    </w:p>
    <w:p w:rsidR="00EB7E32" w:rsidRPr="00CC0BEE" w:rsidRDefault="00EB7E32" w:rsidP="00D97571">
      <w:pPr>
        <w:rPr>
          <w:kern w:val="2"/>
        </w:rPr>
      </w:pPr>
    </w:p>
    <w:p w:rsidR="00EB7E32" w:rsidRDefault="00EB7E32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21"/>
      </w:pPr>
      <w:bookmarkStart w:id="4" w:name="_Toc232923242"/>
      <w:r>
        <w:rPr>
          <w:rFonts w:hint="eastAsia"/>
        </w:rPr>
        <w:t xml:space="preserve">1.2 </w:t>
      </w:r>
      <w:r>
        <w:t>그래픽/스크립트/태그 등의 편집</w:t>
      </w:r>
      <w:bookmarkEnd w:id="4"/>
      <w:r w:rsidR="009A3A21" w:rsidRPr="00CC0BEE">
        <w:fldChar w:fldCharType="begin"/>
      </w:r>
      <w:r w:rsidR="00CC0BEE" w:rsidRPr="00CC0BEE">
        <w:instrText xml:space="preserve"> </w:instrText>
      </w:r>
      <w:r w:rsidR="00CC0BEE" w:rsidRPr="00CC0BEE">
        <w:rPr>
          <w:color w:val="0000FF"/>
        </w:rPr>
        <w:instrText xml:space="preserve">XE </w:instrText>
      </w:r>
      <w:r w:rsidR="00CC0BEE" w:rsidRPr="00CC0BEE">
        <w:rPr>
          <w:color w:val="auto"/>
        </w:rPr>
        <w:instrText>"</w:instrText>
      </w:r>
      <w:r w:rsidR="00CC0BEE" w:rsidRPr="00CC0BEE">
        <w:rPr>
          <w:rFonts w:hint="eastAsia"/>
          <w:color w:val="auto"/>
        </w:rPr>
        <w:instrText>그래픽/스크립트/태그 등의 편집</w:instrText>
      </w:r>
      <w:r w:rsidR="00CC0BEE" w:rsidRPr="00CC0BEE">
        <w:rPr>
          <w:color w:val="auto"/>
        </w:rPr>
        <w:instrText>"</w:instrText>
      </w:r>
      <w:r w:rsidR="00CC0BEE" w:rsidRPr="00CC0BEE">
        <w:instrText xml:space="preserve"> </w:instrText>
      </w:r>
      <w:r w:rsidR="009A3A21" w:rsidRPr="00CC0BEE">
        <w:fldChar w:fldCharType="end"/>
      </w:r>
    </w:p>
    <w:p w:rsidR="00EB7E32" w:rsidRDefault="00EB7E32" w:rsidP="00D97571">
      <w:pPr>
        <w:rPr>
          <w:color w:val="auto"/>
          <w:kern w:val="2"/>
          <w:szCs w:val="24"/>
        </w:rPr>
      </w:pPr>
      <w:r>
        <w:t>웹 서버</w:t>
      </w:r>
      <w:r>
        <w:rPr>
          <w:rFonts w:hint="eastAsia"/>
        </w:rPr>
        <w:t>에 사용되는</w:t>
      </w:r>
      <w:r>
        <w:t xml:space="preserve"> 그래픽/스크립트/태그 등</w:t>
      </w:r>
      <w:r>
        <w:rPr>
          <w:rFonts w:hint="eastAsia"/>
        </w:rPr>
        <w:t>은 모듈 편집기, 스크립트 편집기, 태그 편집기 등을 사용하여 편집한다.</w:t>
      </w:r>
    </w:p>
    <w:p w:rsidR="00EB7E32" w:rsidRDefault="00EB7E32" w:rsidP="00D97571"/>
    <w:p w:rsidR="005B38BC" w:rsidRDefault="005B38BC" w:rsidP="00D97571"/>
    <w:p w:rsidR="005B38BC" w:rsidRPr="0031625C" w:rsidRDefault="005B38BC" w:rsidP="00D97571"/>
    <w:p w:rsidR="00EB7E32" w:rsidRDefault="00EB7E32" w:rsidP="00D97571">
      <w:pPr>
        <w:rPr>
          <w:kern w:val="2"/>
        </w:rPr>
      </w:pPr>
    </w:p>
    <w:p w:rsidR="00EB7E32" w:rsidRDefault="00EB7E32" w:rsidP="00D97571">
      <w:pPr>
        <w:pStyle w:val="21"/>
      </w:pPr>
      <w:bookmarkStart w:id="5" w:name="_Toc232923243"/>
      <w:r>
        <w:rPr>
          <w:rFonts w:hint="eastAsia"/>
        </w:rPr>
        <w:t>1.3 사용자 설정</w:t>
      </w:r>
      <w:bookmarkEnd w:id="5"/>
      <w:r w:rsidR="009A3A21" w:rsidRPr="00CC0BEE">
        <w:fldChar w:fldCharType="begin"/>
      </w:r>
      <w:r w:rsidR="00CC0BEE" w:rsidRPr="00CC0BEE">
        <w:instrText xml:space="preserve"> </w:instrText>
      </w:r>
      <w:r w:rsidR="00CC0BEE" w:rsidRPr="00CC0BEE">
        <w:rPr>
          <w:color w:val="0000FF"/>
        </w:rPr>
        <w:instrText xml:space="preserve">XE </w:instrText>
      </w:r>
      <w:r w:rsidR="00CC0BEE" w:rsidRPr="00CC0BEE">
        <w:rPr>
          <w:color w:val="auto"/>
        </w:rPr>
        <w:instrText>"</w:instrText>
      </w:r>
      <w:r w:rsidR="00CC0BEE">
        <w:rPr>
          <w:rFonts w:hint="eastAsia"/>
          <w:color w:val="auto"/>
        </w:rPr>
        <w:instrText>사용자 설정</w:instrText>
      </w:r>
      <w:r w:rsidR="00CC0BEE" w:rsidRPr="00CC0BEE">
        <w:rPr>
          <w:color w:val="auto"/>
        </w:rPr>
        <w:instrText>"</w:instrText>
      </w:r>
      <w:r w:rsidR="00CC0BEE" w:rsidRPr="00CC0BEE">
        <w:instrText xml:space="preserve"> </w:instrText>
      </w:r>
      <w:r w:rsidR="009A3A21" w:rsidRPr="00CC0BEE">
        <w:fldChar w:fldCharType="end"/>
      </w:r>
    </w:p>
    <w:p w:rsidR="00EB7E32" w:rsidRDefault="00EB7E32" w:rsidP="00D97571">
      <w:pPr>
        <w:rPr>
          <w:kern w:val="2"/>
        </w:rPr>
      </w:pPr>
      <w:r>
        <w:t>웹 서버의 사용자</w:t>
      </w:r>
      <w:r>
        <w:rPr>
          <w:rFonts w:hint="eastAsia"/>
        </w:rPr>
        <w:t xml:space="preserve"> 설정은</w:t>
      </w:r>
      <w:r>
        <w:t xml:space="preserve"> </w:t>
      </w:r>
      <w:r>
        <w:rPr>
          <w:rFonts w:hint="eastAsia"/>
        </w:rPr>
        <w:t xml:space="preserve">기본 감시/제어 시스템의 </w:t>
      </w:r>
      <w:r>
        <w:t>사용자와 동일하게 설정하고 사용한다.</w:t>
      </w:r>
      <w:r w:rsidR="0031625C">
        <w:rPr>
          <w:rFonts w:hint="eastAsia"/>
        </w:rPr>
        <w:t xml:space="preserve"> </w:t>
      </w:r>
      <w:r>
        <w:t>감시 프로그램</w:t>
      </w:r>
      <w:r>
        <w:rPr>
          <w:rFonts w:hint="eastAsia"/>
        </w:rPr>
        <w:t xml:space="preserve">의 </w:t>
      </w:r>
      <w:r>
        <w:t>‘환경설정|사용자’</w:t>
      </w:r>
      <w:r w:rsidR="00BC34D3">
        <w:rPr>
          <w:rFonts w:hint="eastAsia"/>
        </w:rPr>
        <w:t xml:space="preserve"> 또는 스튜디오의 </w:t>
      </w:r>
      <w:r w:rsidR="00BC34D3">
        <w:t>‘</w:t>
      </w:r>
      <w:r w:rsidR="00BC34D3">
        <w:rPr>
          <w:rFonts w:hint="eastAsia"/>
        </w:rPr>
        <w:t>환경설정|사용자 설정</w:t>
      </w:r>
      <w:r w:rsidR="00BC34D3">
        <w:t>’</w:t>
      </w:r>
      <w:r>
        <w:t xml:space="preserve">을 선택하면 </w:t>
      </w:r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1</w:t>
      </w:r>
      <w:r w:rsidRPr="0031625C">
        <w:rPr>
          <w:rStyle w:val="-0"/>
          <w:rFonts w:hint="eastAsia"/>
        </w:rPr>
        <w:t>-1</w:t>
      </w:r>
      <w:r w:rsidRPr="0031625C">
        <w:rPr>
          <w:rStyle w:val="-0"/>
        </w:rPr>
        <w:t>&gt;</w:t>
      </w:r>
      <w:r>
        <w:t>과 같은 사용자 설정 대화상자가 나타난다.</w:t>
      </w:r>
    </w:p>
    <w:p w:rsidR="00EB7E32" w:rsidRDefault="00EB7E32" w:rsidP="00D97571">
      <w:pPr>
        <w:rPr>
          <w:kern w:val="2"/>
        </w:rPr>
      </w:pPr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1</w:t>
      </w:r>
      <w:r w:rsidRPr="0031625C">
        <w:rPr>
          <w:rStyle w:val="-0"/>
          <w:rFonts w:hint="eastAsia"/>
        </w:rPr>
        <w:t>-1</w:t>
      </w:r>
      <w:r w:rsidRPr="0031625C">
        <w:rPr>
          <w:rStyle w:val="-0"/>
        </w:rPr>
        <w:t>&gt;</w:t>
      </w:r>
      <w:r>
        <w:t xml:space="preserve">의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1" name="그림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2" name="그림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3" name="그림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4" name="그림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버</w:t>
      </w:r>
      <w:r>
        <w:rPr>
          <w:rFonts w:hint="eastAsia"/>
        </w:rPr>
        <w:t>튼</w:t>
      </w:r>
      <w:r>
        <w:t>으로 사용자를 추가/삭제/수정하거나 사용자 암호를 변경할 수 있다.</w:t>
      </w:r>
      <w:r w:rsidR="0031625C">
        <w:rPr>
          <w:rFonts w:hint="eastAsia"/>
        </w:rPr>
        <w:t xml:space="preserve"> </w:t>
      </w:r>
      <w:r>
        <w:rPr>
          <w:rFonts w:hint="eastAsia"/>
        </w:rPr>
        <w:t xml:space="preserve">초기 </w:t>
      </w:r>
      <w:r>
        <w:t>등록한 사용자</w:t>
      </w:r>
      <w:r>
        <w:rPr>
          <w:rFonts w:hint="eastAsia"/>
        </w:rPr>
        <w:t>의</w:t>
      </w:r>
      <w:r>
        <w:t xml:space="preserve"> 사용자 명과 암호</w:t>
      </w:r>
      <w:r>
        <w:rPr>
          <w:rFonts w:hint="eastAsia"/>
        </w:rPr>
        <w:t>는</w:t>
      </w:r>
      <w:r>
        <w:t xml:space="preserve"> 동일</w:t>
      </w:r>
      <w:r>
        <w:rPr>
          <w:rFonts w:hint="eastAsia"/>
        </w:rPr>
        <w:t xml:space="preserve">한데 </w:t>
      </w:r>
      <w:r>
        <w:t>사용자 암호</w:t>
      </w:r>
      <w:r>
        <w:rPr>
          <w:rFonts w:hint="eastAsia"/>
        </w:rPr>
        <w:t xml:space="preserve">는 </w:t>
      </w:r>
      <w:r w:rsidRPr="0031625C">
        <w:rPr>
          <w:rStyle w:val="-0"/>
          <w:rFonts w:hint="eastAsia"/>
        </w:rPr>
        <w:t>&lt;</w:t>
      </w:r>
      <w:r w:rsidRPr="0031625C">
        <w:rPr>
          <w:rStyle w:val="-0"/>
          <w:rFonts w:hint="eastAsia"/>
        </w:rPr>
        <w:t>그림</w:t>
      </w:r>
      <w:r w:rsidRPr="0031625C">
        <w:rPr>
          <w:rStyle w:val="-0"/>
          <w:rFonts w:hint="eastAsia"/>
        </w:rPr>
        <w:t xml:space="preserve"> 1-1&gt;</w:t>
      </w:r>
      <w:r>
        <w:rPr>
          <w:rFonts w:hint="eastAsia"/>
        </w:rPr>
        <w:t>의</w:t>
      </w:r>
      <w:r>
        <w:t xml:space="preserve">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5" name="그림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버</w:t>
      </w:r>
      <w:r>
        <w:rPr>
          <w:rFonts w:hint="eastAsia"/>
        </w:rPr>
        <w:t>튼</w:t>
      </w:r>
      <w:r>
        <w:t xml:space="preserve">을 </w:t>
      </w:r>
      <w:r>
        <w:rPr>
          <w:rFonts w:hint="eastAsia"/>
        </w:rPr>
        <w:t xml:space="preserve">선택하여 </w:t>
      </w:r>
      <w:r>
        <w:t>수정할 수 있다.</w:t>
      </w:r>
    </w:p>
    <w:p w:rsidR="00EB7E32" w:rsidRDefault="00BE0D8D" w:rsidP="00592A1D">
      <w:pPr>
        <w:pStyle w:val="0pt"/>
      </w:pPr>
      <w: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476057</wp:posOffset>
            </wp:positionH>
            <wp:positionV relativeFrom="paragraph">
              <wp:posOffset>37824</wp:posOffset>
            </wp:positionV>
            <wp:extent cx="3392059" cy="2512612"/>
            <wp:effectExtent l="19050" t="0" r="0" b="0"/>
            <wp:wrapTopAndBottom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059" cy="251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7E32">
        <w:t>&lt;그림 1</w:t>
      </w:r>
      <w:r w:rsidR="00EB7E32">
        <w:rPr>
          <w:rFonts w:hint="eastAsia"/>
        </w:rPr>
        <w:t>-1</w:t>
      </w:r>
      <w:r w:rsidR="00EB7E32">
        <w:t>&gt; 사용자 설정 대화상자</w:t>
      </w:r>
      <w:r w:rsidR="00EB7E32">
        <w:rPr>
          <w:rFonts w:hint="eastAsia"/>
        </w:rPr>
        <w:t>의 예</w:t>
      </w:r>
    </w:p>
    <w:p w:rsidR="00EB7E32" w:rsidRDefault="00EB7E32" w:rsidP="00D97571"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1</w:t>
      </w:r>
      <w:r w:rsidRPr="0031625C">
        <w:rPr>
          <w:rStyle w:val="-0"/>
          <w:rFonts w:hint="eastAsia"/>
        </w:rPr>
        <w:t>-1</w:t>
      </w:r>
      <w:r w:rsidRPr="0031625C">
        <w:rPr>
          <w:rStyle w:val="-0"/>
        </w:rPr>
        <w:t>&gt;</w:t>
      </w:r>
      <w:r>
        <w:t xml:space="preserve">에서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7" name="그림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또는 </w:t>
      </w:r>
      <w:r w:rsidR="00BE0D8D">
        <w:rPr>
          <w:noProof/>
          <w:position w:val="-4"/>
        </w:rPr>
        <w:drawing>
          <wp:inline distT="0" distB="0" distL="0" distR="0">
            <wp:extent cx="424180" cy="131445"/>
            <wp:effectExtent l="19050" t="0" r="0" b="0"/>
            <wp:docPr id="8" name="그림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버</w:t>
      </w:r>
      <w:r>
        <w:rPr>
          <w:rFonts w:hint="eastAsia"/>
        </w:rPr>
        <w:t xml:space="preserve">튼을 누르면 </w:t>
      </w:r>
      <w:r w:rsidRPr="0031625C">
        <w:rPr>
          <w:rStyle w:val="-0"/>
          <w:rFonts w:hint="eastAsia"/>
        </w:rPr>
        <w:t>&lt;</w:t>
      </w:r>
      <w:r w:rsidRPr="0031625C">
        <w:rPr>
          <w:rStyle w:val="-0"/>
          <w:rFonts w:hint="eastAsia"/>
        </w:rPr>
        <w:t>그림</w:t>
      </w:r>
      <w:r w:rsidRPr="0031625C">
        <w:rPr>
          <w:rStyle w:val="-0"/>
          <w:rFonts w:hint="eastAsia"/>
        </w:rPr>
        <w:t xml:space="preserve"> 1-2&gt;</w:t>
      </w:r>
      <w:r>
        <w:rPr>
          <w:rFonts w:hint="eastAsia"/>
        </w:rPr>
        <w:t>와 같은 사용자 속성 설정 대화상자가 나타난다.</w:t>
      </w:r>
      <w:r w:rsidR="0031625C">
        <w:rPr>
          <w:rFonts w:hint="eastAsia"/>
        </w:rPr>
        <w:t xml:space="preserve"> </w:t>
      </w:r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</w:t>
      </w:r>
      <w:r w:rsidRPr="0031625C">
        <w:rPr>
          <w:rStyle w:val="-0"/>
          <w:rFonts w:hint="eastAsia"/>
        </w:rPr>
        <w:t>1-</w:t>
      </w:r>
      <w:r w:rsidR="00C71C0C">
        <w:rPr>
          <w:rStyle w:val="-0"/>
          <w:rFonts w:hint="eastAsia"/>
        </w:rPr>
        <w:t>2</w:t>
      </w:r>
      <w:r w:rsidRPr="0031625C">
        <w:rPr>
          <w:rStyle w:val="-0"/>
        </w:rPr>
        <w:t>&gt;</w:t>
      </w:r>
      <w:r w:rsidR="00C71C0C">
        <w:rPr>
          <w:rFonts w:hint="eastAsia"/>
        </w:rPr>
        <w:t xml:space="preserve">는 </w:t>
      </w:r>
      <w:r>
        <w:t>사용자 속성</w:t>
      </w:r>
      <w:r>
        <w:rPr>
          <w:rFonts w:hint="eastAsia"/>
        </w:rPr>
        <w:t xml:space="preserve"> </w:t>
      </w:r>
      <w:r>
        <w:t>설정 대화상자의 ‘웹 설정’ 탭의 예인데 여기서 각 사용자 별 태그/경보 등의 갱신 시간(초 단위), 실행 시 시작 페이지 자동열기 등을 설정할 수 있다.</w:t>
      </w:r>
      <w:r w:rsidR="0031625C">
        <w:rPr>
          <w:rFonts w:hint="eastAsia"/>
        </w:rPr>
        <w:t xml:space="preserve"> </w:t>
      </w:r>
      <w:r w:rsidR="00C71C0C" w:rsidRPr="0031625C">
        <w:rPr>
          <w:rStyle w:val="-0"/>
        </w:rPr>
        <w:t>&lt;</w:t>
      </w:r>
      <w:r w:rsidR="00C71C0C" w:rsidRPr="0031625C">
        <w:rPr>
          <w:rStyle w:val="-0"/>
        </w:rPr>
        <w:t>그림</w:t>
      </w:r>
      <w:r w:rsidR="00C71C0C" w:rsidRPr="0031625C">
        <w:rPr>
          <w:rStyle w:val="-0"/>
        </w:rPr>
        <w:t xml:space="preserve"> </w:t>
      </w:r>
      <w:r w:rsidR="00C71C0C" w:rsidRPr="0031625C">
        <w:rPr>
          <w:rStyle w:val="-0"/>
          <w:rFonts w:hint="eastAsia"/>
        </w:rPr>
        <w:t>1-</w:t>
      </w:r>
      <w:r w:rsidR="00C71C0C">
        <w:rPr>
          <w:rStyle w:val="-0"/>
          <w:rFonts w:hint="eastAsia"/>
        </w:rPr>
        <w:t>3</w:t>
      </w:r>
      <w:r w:rsidR="00C71C0C" w:rsidRPr="0031625C">
        <w:rPr>
          <w:rStyle w:val="-0"/>
        </w:rPr>
        <w:t>&gt;</w:t>
      </w:r>
      <w:r w:rsidR="00C71C0C">
        <w:rPr>
          <w:rFonts w:hint="eastAsia"/>
        </w:rPr>
        <w:t xml:space="preserve">은 </w:t>
      </w:r>
      <w:r>
        <w:t>사용자 속성</w:t>
      </w:r>
      <w:r>
        <w:rPr>
          <w:rFonts w:hint="eastAsia"/>
        </w:rPr>
        <w:t xml:space="preserve"> </w:t>
      </w:r>
      <w:r>
        <w:t>설정 대화상자의 ‘제어태그 등록’ 탭</w:t>
      </w:r>
      <w:r w:rsidR="00C71C0C">
        <w:rPr>
          <w:rFonts w:hint="eastAsia"/>
        </w:rPr>
        <w:t>인데 여기서 선택한</w:t>
      </w:r>
      <w:r>
        <w:rPr>
          <w:rFonts w:hint="eastAsia"/>
        </w:rPr>
        <w:t xml:space="preserve"> </w:t>
      </w:r>
      <w:r>
        <w:t>사용자</w:t>
      </w:r>
      <w:r w:rsidR="00C71C0C">
        <w:rPr>
          <w:rFonts w:hint="eastAsia"/>
        </w:rPr>
        <w:t xml:space="preserve">에 각 태그의 </w:t>
      </w:r>
      <w:r>
        <w:t>제어권한을 부여할 수 있</w:t>
      </w:r>
      <w:r>
        <w:rPr>
          <w:rFonts w:hint="eastAsia"/>
        </w:rPr>
        <w:t>다.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rPr>
          <w:kern w:val="2"/>
        </w:rPr>
        <w:drawing>
          <wp:inline distT="0" distB="0" distL="0" distR="0">
            <wp:extent cx="3281363" cy="2767489"/>
            <wp:effectExtent l="1905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363" cy="2767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>
        <w:t>2&gt; 사용자 속성</w:t>
      </w:r>
      <w:r>
        <w:rPr>
          <w:rFonts w:hint="eastAsia"/>
        </w:rPr>
        <w:t xml:space="preserve"> </w:t>
      </w:r>
      <w:r>
        <w:t xml:space="preserve">설정 대화상자 </w:t>
      </w:r>
      <w:r>
        <w:t>‘</w:t>
      </w:r>
      <w:r w:rsidR="00C71C0C">
        <w:rPr>
          <w:rFonts w:hint="eastAsia"/>
        </w:rPr>
        <w:t>웹 설정</w:t>
      </w:r>
      <w:r>
        <w:t>’</w:t>
      </w:r>
      <w:r>
        <w:t xml:space="preserve"> 탭의 예</w:t>
      </w:r>
    </w:p>
    <w:p w:rsidR="00EB7E32" w:rsidRPr="00C71C0C" w:rsidRDefault="00BE0D8D" w:rsidP="00D97571">
      <w:pPr>
        <w:pStyle w:val="29"/>
        <w:spacing w:before="189"/>
        <w:rPr>
          <w:kern w:val="2"/>
        </w:rPr>
      </w:pPr>
      <w:r w:rsidRPr="005B38BC">
        <w:lastRenderedPageBreak/>
        <w:drawing>
          <wp:inline distT="0" distB="0" distL="0" distR="0">
            <wp:extent cx="3281363" cy="2767489"/>
            <wp:effectExtent l="1905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363" cy="2767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>
        <w:t>3&gt; 사용자 속성</w:t>
      </w:r>
      <w:r>
        <w:rPr>
          <w:rFonts w:hint="eastAsia"/>
        </w:rPr>
        <w:t xml:space="preserve"> </w:t>
      </w:r>
      <w:r>
        <w:t>설정 대화상자</w:t>
      </w:r>
      <w:r>
        <w:t>‘</w:t>
      </w:r>
      <w:r w:rsidR="00C71C0C">
        <w:rPr>
          <w:rFonts w:hint="eastAsia"/>
        </w:rPr>
        <w:t>제어태그 등록</w:t>
      </w:r>
      <w:r>
        <w:t>’</w:t>
      </w:r>
      <w:r>
        <w:t>탭의 예</w:t>
      </w:r>
    </w:p>
    <w:p w:rsidR="00EB7E32" w:rsidRDefault="00EB7E32" w:rsidP="00D97571"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</w:t>
      </w:r>
      <w:r w:rsidRPr="0031625C">
        <w:rPr>
          <w:rStyle w:val="-0"/>
          <w:rFonts w:hint="eastAsia"/>
        </w:rPr>
        <w:t>1-</w:t>
      </w:r>
      <w:r w:rsidRPr="0031625C">
        <w:rPr>
          <w:rStyle w:val="-0"/>
        </w:rPr>
        <w:t>4&gt;</w:t>
      </w:r>
      <w:r>
        <w:rPr>
          <w:rFonts w:hint="eastAsia"/>
        </w:rPr>
        <w:t xml:space="preserve">는 </w:t>
      </w:r>
      <w:r>
        <w:t>사용자 속성</w:t>
      </w:r>
      <w:r w:rsidR="005B38BC">
        <w:rPr>
          <w:rFonts w:hint="eastAsia"/>
        </w:rPr>
        <w:t xml:space="preserve"> </w:t>
      </w:r>
      <w:r>
        <w:t>설정 대화상자‘기타’탭의 예</w:t>
      </w:r>
      <w:r w:rsidR="005B38BC">
        <w:rPr>
          <w:rFonts w:hint="eastAsia"/>
        </w:rPr>
        <w:t>로</w:t>
      </w:r>
      <w:r>
        <w:rPr>
          <w:rFonts w:hint="eastAsia"/>
        </w:rPr>
        <w:t xml:space="preserve"> 여기서 </w:t>
      </w:r>
      <w:r>
        <w:t>사용자 권한을 설정한다.</w:t>
      </w:r>
      <w:r w:rsidR="0031625C">
        <w:rPr>
          <w:rFonts w:hint="eastAsia"/>
        </w:rPr>
        <w:t xml:space="preserve"> 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rPr>
          <w:kern w:val="2"/>
        </w:rPr>
        <w:drawing>
          <wp:inline distT="0" distB="0" distL="0" distR="0">
            <wp:extent cx="3028950" cy="2554605"/>
            <wp:effectExtent l="1905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55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>
        <w:t>4&gt; 사용자 속성</w:t>
      </w:r>
      <w:r>
        <w:rPr>
          <w:rFonts w:hint="eastAsia"/>
        </w:rPr>
        <w:t xml:space="preserve"> </w:t>
      </w:r>
      <w:r>
        <w:t xml:space="preserve">설정 대화상자 </w:t>
      </w:r>
      <w:r>
        <w:t>‘</w:t>
      </w:r>
      <w:r>
        <w:t>기타</w:t>
      </w:r>
      <w:r>
        <w:t>’</w:t>
      </w:r>
      <w:r>
        <w:t xml:space="preserve"> 탭의 예</w:t>
      </w:r>
    </w:p>
    <w:p w:rsidR="001E248B" w:rsidRDefault="001E248B" w:rsidP="00D97571">
      <w:pPr>
        <w:rPr>
          <w:kern w:val="2"/>
        </w:rPr>
      </w:pPr>
      <w:r w:rsidRPr="0031625C">
        <w:rPr>
          <w:rStyle w:val="-0"/>
          <w:rFonts w:hint="eastAsia"/>
        </w:rPr>
        <w:t>&lt;</w:t>
      </w:r>
      <w:r w:rsidRPr="0031625C">
        <w:rPr>
          <w:rStyle w:val="-0"/>
          <w:rFonts w:hint="eastAsia"/>
        </w:rPr>
        <w:t>그림</w:t>
      </w:r>
      <w:r w:rsidRPr="0031625C">
        <w:rPr>
          <w:rStyle w:val="-0"/>
          <w:rFonts w:hint="eastAsia"/>
        </w:rPr>
        <w:t xml:space="preserve"> 1-1&gt;</w:t>
      </w:r>
      <w:r>
        <w:rPr>
          <w:rFonts w:hint="eastAsia"/>
        </w:rPr>
        <w:t xml:space="preserve">과 같은 </w:t>
      </w:r>
      <w:r>
        <w:t xml:space="preserve">사용자 설정 대화상자의 ‘관리자 항목’을 선택하면 </w:t>
      </w:r>
      <w:r w:rsidRPr="0031625C">
        <w:rPr>
          <w:rStyle w:val="-0"/>
        </w:rPr>
        <w:t>&lt;</w:t>
      </w:r>
      <w:r w:rsidRPr="0031625C">
        <w:rPr>
          <w:rStyle w:val="-0"/>
        </w:rPr>
        <w:t>그림</w:t>
      </w:r>
      <w:r w:rsidRPr="0031625C">
        <w:rPr>
          <w:rStyle w:val="-0"/>
        </w:rPr>
        <w:t xml:space="preserve"> </w:t>
      </w:r>
      <w:r w:rsidRPr="0031625C">
        <w:rPr>
          <w:rStyle w:val="-0"/>
          <w:rFonts w:hint="eastAsia"/>
        </w:rPr>
        <w:t>1-</w:t>
      </w:r>
      <w:r w:rsidRPr="0031625C">
        <w:rPr>
          <w:rStyle w:val="-0"/>
        </w:rPr>
        <w:t>5&gt;</w:t>
      </w:r>
      <w:r>
        <w:t>와 같은 대화상자가 나타나는데 여기서 웹 기본 로그인 사용자를 설정할 수 있다.</w:t>
      </w:r>
    </w:p>
    <w:p w:rsidR="001E248B" w:rsidRPr="001E248B" w:rsidRDefault="001E248B" w:rsidP="00D97571">
      <w:r>
        <w:lastRenderedPageBreak/>
        <w:t>웹 기본 로그인 사용자는 웹 클라이언트를 실행할 때 기본으로 선택되는 사용자로 웹 클라이언트가 실행될 때 로그인 화면 없이 지정한 사용자</w:t>
      </w:r>
      <w:r w:rsidR="00861015">
        <w:rPr>
          <w:rFonts w:hint="eastAsia"/>
        </w:rPr>
        <w:t>가</w:t>
      </w:r>
      <w:r>
        <w:t xml:space="preserve"> 로그인 된다.</w:t>
      </w:r>
      <w:r>
        <w:rPr>
          <w:rFonts w:hint="eastAsia"/>
        </w:rPr>
        <w:t xml:space="preserve"> 단 </w:t>
      </w:r>
      <w:r>
        <w:t>웹 기본 로그인 사용자는 사용자 항목에서 설정한 사용자 중에서 입력해야</w:t>
      </w:r>
      <w:r>
        <w:rPr>
          <w:rFonts w:hint="eastAsia"/>
        </w:rPr>
        <w:t xml:space="preserve"> 한다.</w:t>
      </w:r>
    </w:p>
    <w:p w:rsidR="00EB7E32" w:rsidRDefault="00BE0D8D" w:rsidP="00D97571">
      <w:pPr>
        <w:pStyle w:val="29"/>
        <w:spacing w:before="189"/>
        <w:rPr>
          <w:kern w:val="2"/>
        </w:rPr>
      </w:pPr>
      <w:r w:rsidRPr="005B38BC">
        <w:drawing>
          <wp:inline distT="0" distB="0" distL="0" distR="0">
            <wp:extent cx="3380423" cy="2495074"/>
            <wp:effectExtent l="1905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423" cy="249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>
        <w:t xml:space="preserve">5&gt; 사용자 설정 대화상자의 </w:t>
      </w:r>
      <w:r>
        <w:t>‘</w:t>
      </w:r>
      <w:r>
        <w:t>관리자 항목</w:t>
      </w:r>
      <w:r>
        <w:t>’</w:t>
      </w:r>
      <w:r>
        <w:t xml:space="preserve"> 탭의 예</w:t>
      </w:r>
    </w:p>
    <w:p w:rsidR="00EB7E32" w:rsidRDefault="00EB7E32" w:rsidP="00D97571">
      <w:r>
        <w:t> 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</w:t>
      </w:r>
      <w:r w:rsidRPr="00FA0A68">
        <w:rPr>
          <w:rStyle w:val="-0"/>
          <w:rFonts w:hint="eastAsia"/>
        </w:rPr>
        <w:t>1-</w:t>
      </w:r>
      <w:r w:rsidRPr="00FA0A68">
        <w:rPr>
          <w:rStyle w:val="-0"/>
        </w:rPr>
        <w:t>5&gt;</w:t>
      </w:r>
      <w:r>
        <w:t xml:space="preserve">의 </w:t>
      </w:r>
      <w:r w:rsidR="00BE0D8D">
        <w:rPr>
          <w:noProof/>
          <w:position w:val="-4"/>
        </w:rPr>
        <w:drawing>
          <wp:inline distT="0" distB="0" distL="0" distR="0">
            <wp:extent cx="1521460" cy="139065"/>
            <wp:effectExtent l="19050" t="0" r="2540" b="0"/>
            <wp:docPr id="13" name="그림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버</w:t>
      </w:r>
      <w:r>
        <w:rPr>
          <w:rFonts w:hint="eastAsia"/>
        </w:rPr>
        <w:t>튼</w:t>
      </w:r>
      <w:r>
        <w:t xml:space="preserve">을 선택하여 </w:t>
      </w:r>
      <w:r>
        <w:rPr>
          <w:rFonts w:hint="eastAsia"/>
        </w:rPr>
        <w:t xml:space="preserve">시스템 </w:t>
      </w:r>
      <w:r>
        <w:t>관리자 암호를 변경할 수 있다.</w:t>
      </w:r>
    </w:p>
    <w:p w:rsidR="002535C7" w:rsidRPr="00C71C0C" w:rsidRDefault="002535C7" w:rsidP="00D97571">
      <w:pPr>
        <w:pStyle w:val="-"/>
        <w:rPr>
          <w:kern w:val="2"/>
        </w:rPr>
      </w:pPr>
    </w:p>
    <w:p w:rsidR="00EB7E32" w:rsidRDefault="00EB7E32" w:rsidP="00D97571">
      <w:pPr>
        <w:pStyle w:val="af6"/>
        <w:rPr>
          <w:kern w:val="2"/>
        </w:rPr>
      </w:pPr>
      <w:r>
        <w:rPr>
          <w:b/>
          <w:bCs/>
        </w:rPr>
        <w:t>중요)</w:t>
      </w:r>
      <w:r>
        <w:t xml:space="preserve"> 사용자 추가/삭제/수정/암호변경을 한 후에는 스튜디오</w:t>
      </w:r>
      <w:r>
        <w:rPr>
          <w:rFonts w:hint="eastAsia"/>
        </w:rPr>
        <w:t xml:space="preserve">의 </w:t>
      </w:r>
      <w:r>
        <w:t>‘</w:t>
      </w:r>
      <w:r>
        <w:rPr>
          <w:rFonts w:hint="eastAsia"/>
        </w:rPr>
        <w:t>환경설정|웹서버 설정</w:t>
      </w:r>
      <w:r>
        <w:t>’</w:t>
      </w:r>
      <w:r>
        <w:rPr>
          <w:rFonts w:hint="eastAsia"/>
        </w:rPr>
        <w:t xml:space="preserve"> 메뉴 등을 이용하여 수정된 </w:t>
      </w:r>
      <w:r>
        <w:t xml:space="preserve">작업을 인터넷 정보서비스에서 설정한 </w:t>
      </w:r>
      <w:r w:rsidR="00AF5B40">
        <w:rPr>
          <w:rFonts w:hint="eastAsia"/>
        </w:rPr>
        <w:t>폴더</w:t>
      </w:r>
      <w:r>
        <w:t xml:space="preserve">로 복사해야 </w:t>
      </w:r>
      <w:r>
        <w:rPr>
          <w:rFonts w:hint="eastAsia"/>
        </w:rPr>
        <w:t xml:space="preserve">변경된 </w:t>
      </w:r>
      <w:r>
        <w:t>사용자를 사용할 수 있다.</w:t>
      </w:r>
    </w:p>
    <w:p w:rsidR="00EB7E32" w:rsidRDefault="00EB7E32" w:rsidP="00D97571"/>
    <w:p w:rsidR="00EB7E32" w:rsidRDefault="00EB7E32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21"/>
      </w:pPr>
      <w:bookmarkStart w:id="6" w:name="_Toc232923244"/>
      <w:r>
        <w:rPr>
          <w:rFonts w:hint="eastAsia"/>
        </w:rPr>
        <w:lastRenderedPageBreak/>
        <w:t>1.4 인터넷 정보 서비스 설정</w:t>
      </w:r>
      <w:bookmarkEnd w:id="6"/>
      <w:r w:rsidR="009A3A21" w:rsidRPr="00C71C0C">
        <w:fldChar w:fldCharType="begin"/>
      </w:r>
      <w:r w:rsidR="00C71C0C" w:rsidRPr="00C71C0C">
        <w:instrText xml:space="preserve"> </w:instrText>
      </w:r>
      <w:r w:rsidR="00C71C0C" w:rsidRPr="00C71C0C">
        <w:rPr>
          <w:color w:val="0000FF"/>
        </w:rPr>
        <w:instrText xml:space="preserve">XE </w:instrText>
      </w:r>
      <w:r w:rsidR="00C71C0C" w:rsidRPr="00C71C0C">
        <w:rPr>
          <w:color w:val="auto"/>
        </w:rPr>
        <w:instrText>"</w:instrText>
      </w:r>
      <w:r w:rsidR="00C71C0C" w:rsidRPr="00C71C0C">
        <w:rPr>
          <w:rFonts w:hint="eastAsia"/>
          <w:color w:val="auto"/>
        </w:rPr>
        <w:instrText>인터넷 정보 서비스 설정</w:instrText>
      </w:r>
      <w:r w:rsidR="00C71C0C" w:rsidRPr="00C71C0C">
        <w:rPr>
          <w:color w:val="auto"/>
        </w:rPr>
        <w:instrText>"</w:instrText>
      </w:r>
      <w:r w:rsidR="00C71C0C" w:rsidRPr="00C71C0C">
        <w:instrText xml:space="preserve"> </w:instrText>
      </w:r>
      <w:r w:rsidR="009A3A21" w:rsidRPr="00C71C0C">
        <w:fldChar w:fldCharType="end"/>
      </w:r>
      <w:r w:rsidR="009A3A21" w:rsidRPr="00C71C0C">
        <w:fldChar w:fldCharType="begin"/>
      </w:r>
      <w:r w:rsidR="00C71C0C" w:rsidRPr="00C71C0C">
        <w:instrText xml:space="preserve"> </w:instrText>
      </w:r>
      <w:r w:rsidR="00C71C0C" w:rsidRPr="00C71C0C">
        <w:rPr>
          <w:color w:val="0000FF"/>
        </w:rPr>
        <w:instrText xml:space="preserve">XE </w:instrText>
      </w:r>
      <w:r w:rsidR="00C71C0C" w:rsidRPr="00C71C0C">
        <w:rPr>
          <w:color w:val="auto"/>
        </w:rPr>
        <w:instrText>"</w:instrText>
      </w:r>
      <w:r w:rsidR="00C71C0C" w:rsidRPr="00C71C0C">
        <w:rPr>
          <w:rFonts w:hint="eastAsia"/>
          <w:color w:val="auto"/>
        </w:rPr>
        <w:instrText>IIS</w:instrText>
      </w:r>
      <w:r w:rsidR="00C71C0C" w:rsidRPr="00C71C0C">
        <w:rPr>
          <w:color w:val="auto"/>
        </w:rPr>
        <w:instrText>"</w:instrText>
      </w:r>
      <w:r w:rsidR="00C71C0C"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pPr>
        <w:rPr>
          <w:color w:val="auto"/>
          <w:kern w:val="2"/>
          <w:szCs w:val="24"/>
        </w:rPr>
      </w:pPr>
      <w:r>
        <w:rPr>
          <w:rFonts w:hint="eastAsia"/>
        </w:rPr>
        <w:t>웹서버를 사용하기 위헤서는 인터넷 정보 서비스</w:t>
      </w:r>
      <w:r w:rsidR="00C71C0C">
        <w:rPr>
          <w:rFonts w:hint="eastAsia"/>
        </w:rPr>
        <w:t>(IIS)</w:t>
      </w:r>
      <w:r>
        <w:rPr>
          <w:rFonts w:hint="eastAsia"/>
        </w:rPr>
        <w:t xml:space="preserve"> 프로그램으로 </w:t>
      </w:r>
      <w:r>
        <w:t>웹 사이트 등</w:t>
      </w:r>
      <w:r>
        <w:rPr>
          <w:rFonts w:hint="eastAsia"/>
        </w:rPr>
        <w:t>을</w:t>
      </w:r>
      <w:r>
        <w:t xml:space="preserve"> 설정</w:t>
      </w:r>
      <w:r>
        <w:rPr>
          <w:rFonts w:hint="eastAsia"/>
        </w:rPr>
        <w:t>해야 한다</w:t>
      </w:r>
      <w:r>
        <w:t>.</w:t>
      </w:r>
      <w:r w:rsidR="00FA0A68">
        <w:rPr>
          <w:rFonts w:hint="eastAsia"/>
        </w:rPr>
        <w:t xml:space="preserve"> </w:t>
      </w:r>
      <w:r>
        <w:t xml:space="preserve">‘제어판|관리도구|인터넷 정보 서비스’를 선택하면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</w:t>
      </w:r>
      <w:r w:rsidRPr="00FA0A68">
        <w:rPr>
          <w:rStyle w:val="-0"/>
          <w:rFonts w:hint="eastAsia"/>
        </w:rPr>
        <w:t>-6</w:t>
      </w:r>
      <w:r w:rsidRPr="00FA0A68">
        <w:rPr>
          <w:rStyle w:val="-0"/>
        </w:rPr>
        <w:t>&gt;</w:t>
      </w:r>
      <w:r w:rsidR="00A97ADD">
        <w:rPr>
          <w:rStyle w:val="-0"/>
          <w:rFonts w:hint="eastAsia"/>
        </w:rPr>
        <w:t xml:space="preserve">, </w:t>
      </w:r>
      <w:r w:rsidR="00A97ADD" w:rsidRPr="00FA0A68">
        <w:rPr>
          <w:rStyle w:val="-0"/>
        </w:rPr>
        <w:t>&lt;</w:t>
      </w:r>
      <w:r w:rsidR="00A97ADD" w:rsidRPr="00FA0A68">
        <w:rPr>
          <w:rStyle w:val="-0"/>
        </w:rPr>
        <w:t>그림</w:t>
      </w:r>
      <w:r w:rsidR="00A97ADD" w:rsidRPr="00FA0A68">
        <w:rPr>
          <w:rStyle w:val="-0"/>
        </w:rPr>
        <w:t xml:space="preserve"> 1</w:t>
      </w:r>
      <w:r w:rsidR="00A97ADD" w:rsidRPr="00FA0A68">
        <w:rPr>
          <w:rStyle w:val="-0"/>
          <w:rFonts w:hint="eastAsia"/>
        </w:rPr>
        <w:t>-</w:t>
      </w:r>
      <w:r w:rsidR="00A97ADD">
        <w:rPr>
          <w:rStyle w:val="-0"/>
          <w:rFonts w:hint="eastAsia"/>
        </w:rPr>
        <w:t>7</w:t>
      </w:r>
      <w:r w:rsidR="00A97ADD" w:rsidRPr="00FA0A68">
        <w:rPr>
          <w:rStyle w:val="-0"/>
        </w:rPr>
        <w:t>&gt;</w:t>
      </w:r>
      <w:r>
        <w:t>과 같</w:t>
      </w:r>
      <w:r w:rsidR="00A97ADD">
        <w:rPr>
          <w:rFonts w:hint="eastAsia"/>
        </w:rPr>
        <w:t>은</w:t>
      </w:r>
      <w:r>
        <w:t xml:space="preserve"> 인터넷 정보 서비스 프로그램이 실행된다.</w:t>
      </w:r>
      <w:r w:rsidR="00A97ADD">
        <w:rPr>
          <w:rFonts w:hint="eastAsia"/>
        </w:rPr>
        <w:t xml:space="preserve"> </w:t>
      </w:r>
      <w:r w:rsidR="00A97ADD" w:rsidRPr="00FA0A68">
        <w:rPr>
          <w:rStyle w:val="-0"/>
        </w:rPr>
        <w:t>&lt;</w:t>
      </w:r>
      <w:r w:rsidR="00A97ADD" w:rsidRPr="00FA0A68">
        <w:rPr>
          <w:rStyle w:val="-0"/>
        </w:rPr>
        <w:t>그림</w:t>
      </w:r>
      <w:r w:rsidR="00A97ADD" w:rsidRPr="00FA0A68">
        <w:rPr>
          <w:rStyle w:val="-0"/>
        </w:rPr>
        <w:t xml:space="preserve"> 1</w:t>
      </w:r>
      <w:r w:rsidR="00A97ADD" w:rsidRPr="00FA0A68">
        <w:rPr>
          <w:rStyle w:val="-0"/>
          <w:rFonts w:hint="eastAsia"/>
        </w:rPr>
        <w:t>-6</w:t>
      </w:r>
      <w:r w:rsidR="00A97ADD" w:rsidRPr="00FA0A68">
        <w:rPr>
          <w:rStyle w:val="-0"/>
        </w:rPr>
        <w:t>&gt;</w:t>
      </w:r>
      <w:r w:rsidR="00A97ADD">
        <w:rPr>
          <w:rFonts w:hint="eastAsia"/>
        </w:rPr>
        <w:t xml:space="preserve">은 5.x, 6.x 판(Windows XP, Server2003 등) 인터넷 정보 서비스이고 </w:t>
      </w:r>
      <w:r w:rsidR="00A97ADD" w:rsidRPr="00FA0A68">
        <w:rPr>
          <w:rStyle w:val="-0"/>
        </w:rPr>
        <w:t>&lt;</w:t>
      </w:r>
      <w:r w:rsidR="00A97ADD" w:rsidRPr="00FA0A68">
        <w:rPr>
          <w:rStyle w:val="-0"/>
        </w:rPr>
        <w:t>그림</w:t>
      </w:r>
      <w:r w:rsidR="00A97ADD" w:rsidRPr="00FA0A68">
        <w:rPr>
          <w:rStyle w:val="-0"/>
        </w:rPr>
        <w:t xml:space="preserve"> 1</w:t>
      </w:r>
      <w:r w:rsidR="00A97ADD" w:rsidRPr="00FA0A68">
        <w:rPr>
          <w:rStyle w:val="-0"/>
          <w:rFonts w:hint="eastAsia"/>
        </w:rPr>
        <w:t>-</w:t>
      </w:r>
      <w:r w:rsidR="00A97ADD">
        <w:rPr>
          <w:rStyle w:val="-0"/>
          <w:rFonts w:hint="eastAsia"/>
        </w:rPr>
        <w:t>7</w:t>
      </w:r>
      <w:r w:rsidR="00A97ADD" w:rsidRPr="00FA0A68">
        <w:rPr>
          <w:rStyle w:val="-0"/>
        </w:rPr>
        <w:t>&gt;</w:t>
      </w:r>
      <w:r w:rsidR="00A97ADD">
        <w:rPr>
          <w:rFonts w:hint="eastAsia"/>
        </w:rPr>
        <w:t>은 7.</w:t>
      </w:r>
      <w:r w:rsidR="007B3F0E">
        <w:rPr>
          <w:rFonts w:hint="eastAsia"/>
        </w:rPr>
        <w:t>x</w:t>
      </w:r>
      <w:r w:rsidR="00A97ADD">
        <w:rPr>
          <w:rFonts w:hint="eastAsia"/>
        </w:rPr>
        <w:t xml:space="preserve"> 판(Windows Vista, Server2008</w:t>
      </w:r>
      <w:r w:rsidR="00411E12">
        <w:rPr>
          <w:rFonts w:hint="eastAsia"/>
        </w:rPr>
        <w:t>, Windows 7</w:t>
      </w:r>
      <w:r w:rsidR="00A97ADD">
        <w:rPr>
          <w:rFonts w:hint="eastAsia"/>
        </w:rPr>
        <w:t xml:space="preserve"> 등) 인터넷 정보 서비스이다. </w:t>
      </w:r>
    </w:p>
    <w:p w:rsidR="00A97ADD" w:rsidRDefault="00EB7E32" w:rsidP="00D97571">
      <w:r>
        <w:t> 만약 제어판|관리도구에 인터넷 정보 서비스(또는 인터넷 서비스 관리자) 프로그램이 없으면 제어판|프로그램 추가/제거를 실행하여 ‘윈도우 구성요소 추가/제거’ 탭에서 인터넷 정보 서비스를 설치</w:t>
      </w:r>
      <w:r>
        <w:rPr>
          <w:rFonts w:hint="eastAsia"/>
        </w:rPr>
        <w:t>하여 사용한다.</w:t>
      </w:r>
      <w:r w:rsidR="00FA0A68">
        <w:rPr>
          <w:rFonts w:hint="eastAsia"/>
        </w:rPr>
        <w:t xml:space="preserve"> </w:t>
      </w:r>
      <w:r>
        <w:rPr>
          <w:rFonts w:hint="eastAsia"/>
        </w:rPr>
        <w:t>단 운영체계가 가정용 판</w:t>
      </w:r>
      <w:r w:rsidR="00FA0A68">
        <w:rPr>
          <w:rFonts w:hint="eastAsia"/>
        </w:rPr>
        <w:t>(Home Edition</w:t>
      </w:r>
      <w:r>
        <w:rPr>
          <w:rFonts w:hint="eastAsia"/>
        </w:rPr>
        <w:t>)이면 인터넷 정보 서비스를 사용할 수 없다.</w:t>
      </w:r>
    </w:p>
    <w:p w:rsidR="005B38BC" w:rsidRDefault="005B38BC" w:rsidP="00D97571">
      <w:pPr>
        <w:rPr>
          <w:kern w:val="2"/>
        </w:rPr>
      </w:pP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1-6&gt;</w:t>
      </w:r>
      <w:r>
        <w:rPr>
          <w:kern w:val="2"/>
        </w:rPr>
        <w:t xml:space="preserve">의 ‘로컬 컴퓨터|웹 사이트’를 선택한 후 웹 사이트 </w:t>
      </w:r>
      <w:r>
        <w:rPr>
          <w:rFonts w:hint="eastAsia"/>
          <w:kern w:val="2"/>
        </w:rPr>
        <w:t xml:space="preserve">추가 메뉴에서 웹 사이트를 추가할 수 있다. 단 운영체계가 서버 제품이 아니면 웹 사이트를 추가할 수 없고 </w:t>
      </w:r>
      <w:r>
        <w:rPr>
          <w:kern w:val="2"/>
        </w:rPr>
        <w:t>‘</w:t>
      </w:r>
      <w:r>
        <w:rPr>
          <w:rFonts w:hint="eastAsia"/>
          <w:kern w:val="2"/>
        </w:rPr>
        <w:t>기본 웹 사이트</w:t>
      </w:r>
      <w:r>
        <w:rPr>
          <w:kern w:val="2"/>
        </w:rPr>
        <w:t>’</w:t>
      </w:r>
      <w:r>
        <w:rPr>
          <w:rFonts w:hint="eastAsia"/>
          <w:kern w:val="2"/>
        </w:rPr>
        <w:t>를 사용해야 한다.</w:t>
      </w:r>
    </w:p>
    <w:p w:rsidR="00C22531" w:rsidRDefault="00C22531" w:rsidP="00D97571">
      <w:pPr>
        <w:rPr>
          <w:kern w:val="2"/>
        </w:rPr>
      </w:pPr>
    </w:p>
    <w:p w:rsidR="00A97ADD" w:rsidRDefault="00BE0D8D" w:rsidP="00D97571">
      <w:pPr>
        <w:pStyle w:val="29"/>
        <w:spacing w:before="189"/>
        <w:rPr>
          <w:kern w:val="2"/>
        </w:rPr>
      </w:pPr>
      <w:r w:rsidRPr="005B38BC">
        <w:drawing>
          <wp:inline distT="0" distB="0" distL="0" distR="0">
            <wp:extent cx="4031354" cy="2052000"/>
            <wp:effectExtent l="19050" t="0" r="7246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354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ADD" w:rsidRDefault="00A97ADD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1-6</w:t>
      </w:r>
      <w:r>
        <w:t>&gt; 인터넷 정보 서비스</w:t>
      </w:r>
      <w:r>
        <w:rPr>
          <w:rFonts w:hint="eastAsia"/>
        </w:rPr>
        <w:t xml:space="preserve"> 5.x, 6.x 판</w:t>
      </w:r>
      <w:r>
        <w:t>을 실행한 예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rPr>
          <w:kern w:val="2"/>
        </w:rPr>
        <w:lastRenderedPageBreak/>
        <w:drawing>
          <wp:inline distT="0" distB="0" distL="0" distR="0">
            <wp:extent cx="4061079" cy="2946273"/>
            <wp:effectExtent l="1905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079" cy="2946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 w:rsidR="00A97ADD">
        <w:rPr>
          <w:rFonts w:hint="eastAsia"/>
        </w:rPr>
        <w:t>7</w:t>
      </w:r>
      <w:r>
        <w:t>&gt; 인터넷 정보 서비스</w:t>
      </w:r>
      <w:r w:rsidR="00B72A2C">
        <w:rPr>
          <w:rFonts w:hint="eastAsia"/>
        </w:rPr>
        <w:t xml:space="preserve"> </w:t>
      </w:r>
      <w:r w:rsidR="00A97ADD">
        <w:rPr>
          <w:rFonts w:hint="eastAsia"/>
        </w:rPr>
        <w:t>7.0 판</w:t>
      </w:r>
      <w:r>
        <w:t>을 실행한 예</w:t>
      </w: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31"/>
      </w:pPr>
      <w:bookmarkStart w:id="7" w:name="_Toc232923245"/>
      <w:r>
        <w:rPr>
          <w:rFonts w:hint="eastAsia"/>
        </w:rPr>
        <w:t>1.4.1 웹 사이트 설정</w:t>
      </w:r>
      <w:bookmarkEnd w:id="7"/>
      <w:r w:rsidR="009A3A21" w:rsidRPr="00C71C0C">
        <w:fldChar w:fldCharType="begin"/>
      </w:r>
      <w:r w:rsidR="00A97ADD" w:rsidRPr="00C71C0C">
        <w:instrText xml:space="preserve"> </w:instrText>
      </w:r>
      <w:r w:rsidR="00A97ADD" w:rsidRPr="00C71C0C">
        <w:rPr>
          <w:color w:val="0000FF"/>
        </w:rPr>
        <w:instrText xml:space="preserve">XE </w:instrText>
      </w:r>
      <w:r w:rsidR="00A97ADD" w:rsidRPr="00C71C0C">
        <w:rPr>
          <w:color w:val="auto"/>
        </w:rPr>
        <w:instrText>"</w:instrText>
      </w:r>
      <w:r w:rsidR="00A97ADD">
        <w:rPr>
          <w:rFonts w:hint="eastAsia"/>
          <w:color w:val="auto"/>
        </w:rPr>
        <w:instrText xml:space="preserve">웹 사이트 </w:instrText>
      </w:r>
      <w:r w:rsidR="00A97ADD" w:rsidRPr="00C71C0C">
        <w:rPr>
          <w:rFonts w:hint="eastAsia"/>
          <w:color w:val="auto"/>
        </w:rPr>
        <w:instrText>설정</w:instrText>
      </w:r>
      <w:r w:rsidR="00A97ADD" w:rsidRPr="00C71C0C">
        <w:rPr>
          <w:color w:val="auto"/>
        </w:rPr>
        <w:instrText>"</w:instrText>
      </w:r>
      <w:r w:rsidR="00A97ADD" w:rsidRPr="00C71C0C">
        <w:instrText xml:space="preserve"> </w:instrText>
      </w:r>
      <w:r w:rsidR="009A3A21" w:rsidRPr="00C71C0C">
        <w:fldChar w:fldCharType="end"/>
      </w:r>
    </w:p>
    <w:p w:rsidR="00EB7E32" w:rsidRDefault="00A97ADD" w:rsidP="00D97571">
      <w:pPr>
        <w:rPr>
          <w:color w:val="auto"/>
          <w:kern w:val="2"/>
        </w:rPr>
      </w:pPr>
      <w:r>
        <w:rPr>
          <w:rFonts w:hint="eastAsia"/>
        </w:rPr>
        <w:t xml:space="preserve">5.x, 6.x 판 </w:t>
      </w:r>
      <w:r w:rsidR="00EB7E32">
        <w:t>인터넷 정보 서비스 프로그램에서 웹 사이트를 선택하고 ‘동작|속성’ 메뉴를</w:t>
      </w:r>
      <w:r w:rsidR="008678C3">
        <w:t>(</w:t>
      </w:r>
      <w:r w:rsidR="00EB7E32">
        <w:t>마우스 오른쪽버</w:t>
      </w:r>
      <w:r w:rsidR="00EB7E32">
        <w:rPr>
          <w:rFonts w:hint="eastAsia"/>
        </w:rPr>
        <w:t>튼</w:t>
      </w:r>
      <w:r w:rsidR="00EB7E32">
        <w:t xml:space="preserve">을 눌러서 나타나는 메뉴에서도 선택 가능) </w:t>
      </w:r>
      <w:r w:rsidR="00EB7E32">
        <w:rPr>
          <w:rFonts w:hint="eastAsia"/>
        </w:rPr>
        <w:t>누르</w:t>
      </w:r>
      <w:r w:rsidR="00EB7E32">
        <w:t xml:space="preserve">면 </w:t>
      </w:r>
      <w:r w:rsidR="00EB7E32" w:rsidRPr="00FA0A68">
        <w:rPr>
          <w:rStyle w:val="-0"/>
          <w:rFonts w:hint="eastAsia"/>
        </w:rPr>
        <w:t>&lt;</w:t>
      </w:r>
      <w:r w:rsidR="00EB7E32" w:rsidRPr="00FA0A68">
        <w:rPr>
          <w:rStyle w:val="-0"/>
          <w:rFonts w:hint="eastAsia"/>
        </w:rPr>
        <w:t>그림</w:t>
      </w:r>
      <w:r w:rsidR="00EB7E32" w:rsidRPr="00FA0A68">
        <w:rPr>
          <w:rStyle w:val="-0"/>
          <w:rFonts w:hint="eastAsia"/>
        </w:rPr>
        <w:t xml:space="preserve"> 1-</w:t>
      </w:r>
      <w:r>
        <w:rPr>
          <w:rStyle w:val="-0"/>
          <w:rFonts w:hint="eastAsia"/>
        </w:rPr>
        <w:t>8</w:t>
      </w:r>
      <w:r w:rsidR="00EB7E32" w:rsidRPr="00FA0A68">
        <w:rPr>
          <w:rStyle w:val="-0"/>
          <w:rFonts w:hint="eastAsia"/>
        </w:rPr>
        <w:t>&gt;</w:t>
      </w:r>
      <w:r w:rsidR="00EB7E32">
        <w:rPr>
          <w:rFonts w:hint="eastAsia"/>
        </w:rPr>
        <w:t xml:space="preserve">과 같은 </w:t>
      </w:r>
      <w:r w:rsidR="00EB7E32">
        <w:t>웹 사이트 등록정보 대화상자가 나타난다.</w:t>
      </w:r>
    </w:p>
    <w:p w:rsidR="00EB7E32" w:rsidRDefault="00EB7E32" w:rsidP="00D97571">
      <w:pPr>
        <w:rPr>
          <w:kern w:val="2"/>
        </w:rPr>
      </w:pP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 w:rsidR="00A97ADD">
        <w:rPr>
          <w:rStyle w:val="-0"/>
          <w:rFonts w:hint="eastAsia"/>
        </w:rPr>
        <w:t>8</w:t>
      </w:r>
      <w:r w:rsidRPr="00FA0A68">
        <w:rPr>
          <w:rStyle w:val="-0"/>
        </w:rPr>
        <w:t>&gt;</w:t>
      </w:r>
      <w:r>
        <w:rPr>
          <w:kern w:val="2"/>
        </w:rPr>
        <w:t>은 웹 사이트 등록</w:t>
      </w:r>
      <w:r>
        <w:rPr>
          <w:rFonts w:hint="eastAsia"/>
          <w:kern w:val="2"/>
        </w:rPr>
        <w:t xml:space="preserve"> </w:t>
      </w:r>
      <w:r>
        <w:rPr>
          <w:kern w:val="2"/>
        </w:rPr>
        <w:t>정보 대화상자의 ‘웹 사이트’ 탭</w:t>
      </w:r>
      <w:r>
        <w:rPr>
          <w:rFonts w:hint="eastAsia"/>
          <w:kern w:val="2"/>
        </w:rPr>
        <w:t xml:space="preserve">인데 여기서 </w:t>
      </w:r>
      <w:r>
        <w:rPr>
          <w:kern w:val="2"/>
        </w:rPr>
        <w:t>웹 사이트 설명, IP 주소 (컴퓨터의 인터넷/인</w:t>
      </w:r>
      <w:r w:rsidR="00E42A59">
        <w:rPr>
          <w:rFonts w:hint="eastAsia"/>
          <w:kern w:val="2"/>
        </w:rPr>
        <w:t>트</w:t>
      </w:r>
      <w:r>
        <w:rPr>
          <w:kern w:val="2"/>
        </w:rPr>
        <w:t>라넷 IP 주소를 설정), TCP 포트 등을 설정한다.</w:t>
      </w:r>
    </w:p>
    <w:p w:rsidR="00A97ADD" w:rsidRDefault="00A97ADD" w:rsidP="00D97571">
      <w:pPr>
        <w:rPr>
          <w:kern w:val="2"/>
        </w:rPr>
      </w:pPr>
      <w:r>
        <w:rPr>
          <w:rFonts w:hint="eastAsia"/>
          <w:kern w:val="2"/>
        </w:rPr>
        <w:t>7.</w:t>
      </w:r>
      <w:r w:rsidR="007B3F0E">
        <w:rPr>
          <w:rFonts w:hint="eastAsia"/>
          <w:kern w:val="2"/>
        </w:rPr>
        <w:t>x</w:t>
      </w:r>
      <w:r>
        <w:rPr>
          <w:rFonts w:hint="eastAsia"/>
          <w:kern w:val="2"/>
        </w:rPr>
        <w:t xml:space="preserve"> 판 인터넷 정보 서비스의 경우 웹 사이트 바인딩 메뉴를 선택하면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9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와 같은 대화상자가 나타난다.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9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의 </w:t>
      </w:r>
      <w:r w:rsidR="00BE0D8D" w:rsidRPr="005B38BC">
        <w:rPr>
          <w:rFonts w:hint="eastAsia"/>
          <w:noProof/>
          <w:position w:val="-4"/>
        </w:rPr>
        <w:drawing>
          <wp:inline distT="0" distB="0" distL="0" distR="0">
            <wp:extent cx="607060" cy="146050"/>
            <wp:effectExtent l="19050" t="0" r="2540" b="0"/>
            <wp:docPr id="16" name="그림 16" descr="web01_0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web01_09_0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6BF4">
        <w:rPr>
          <w:rFonts w:hint="eastAsia"/>
          <w:kern w:val="2"/>
        </w:rPr>
        <w:t xml:space="preserve">, </w:t>
      </w:r>
      <w:r w:rsidR="00BE0D8D" w:rsidRPr="005B38BC">
        <w:rPr>
          <w:rFonts w:hint="eastAsia"/>
          <w:noProof/>
          <w:position w:val="-4"/>
        </w:rPr>
        <w:drawing>
          <wp:inline distT="0" distB="0" distL="0" distR="0">
            <wp:extent cx="600075" cy="146050"/>
            <wp:effectExtent l="19050" t="0" r="9525" b="0"/>
            <wp:docPr id="17" name="그림 17" descr="web01_0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web01_09_0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6BF4">
        <w:rPr>
          <w:rFonts w:hint="eastAsia"/>
          <w:kern w:val="2"/>
        </w:rPr>
        <w:t xml:space="preserve"> </w:t>
      </w:r>
      <w:r w:rsidR="005B38BC">
        <w:rPr>
          <w:rFonts w:hint="eastAsia"/>
          <w:kern w:val="2"/>
        </w:rPr>
        <w:t xml:space="preserve"> 버튼</w:t>
      </w:r>
      <w:r w:rsidR="00A96BF4">
        <w:rPr>
          <w:rFonts w:hint="eastAsia"/>
          <w:kern w:val="2"/>
        </w:rPr>
        <w:t>으로 웹 사이트 설정을 할 수 있다.</w:t>
      </w:r>
    </w:p>
    <w:p w:rsidR="00EB7E32" w:rsidRDefault="00BE0D8D" w:rsidP="00A07FAB">
      <w:pPr>
        <w:pStyle w:val="24"/>
        <w:spacing w:after="487"/>
      </w:pPr>
      <w:r w:rsidRPr="00C22531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507862</wp:posOffset>
            </wp:positionH>
            <wp:positionV relativeFrom="paragraph">
              <wp:posOffset>37824</wp:posOffset>
            </wp:positionV>
            <wp:extent cx="3320498" cy="2679589"/>
            <wp:effectExtent l="19050" t="0" r="0" b="0"/>
            <wp:wrapTopAndBottom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98" cy="2679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7E32">
        <w:t>&lt;그림 1</w:t>
      </w:r>
      <w:r w:rsidR="00EB7E32">
        <w:rPr>
          <w:rFonts w:hint="eastAsia"/>
        </w:rPr>
        <w:t>-</w:t>
      </w:r>
      <w:r w:rsidR="00A97ADD">
        <w:rPr>
          <w:rFonts w:hint="eastAsia"/>
        </w:rPr>
        <w:t>8</w:t>
      </w:r>
      <w:r w:rsidR="00EB7E32">
        <w:t>&gt; 웹 사이트 등록</w:t>
      </w:r>
      <w:r w:rsidR="00EB7E32">
        <w:rPr>
          <w:rFonts w:hint="eastAsia"/>
        </w:rPr>
        <w:t xml:space="preserve"> </w:t>
      </w:r>
      <w:r w:rsidR="00EB7E32">
        <w:t>정보</w:t>
      </w:r>
      <w:r w:rsidR="00EB7E32">
        <w:rPr>
          <w:rFonts w:hint="eastAsia"/>
        </w:rPr>
        <w:t xml:space="preserve"> </w:t>
      </w:r>
      <w:r w:rsidR="00EB7E32" w:rsidRPr="00C22531">
        <w:rPr>
          <w:rFonts w:hint="eastAsia"/>
        </w:rPr>
        <w:t>대화상자에서</w:t>
      </w:r>
      <w:r w:rsidR="00EB7E32">
        <w:t xml:space="preserve"> 웹 사이트</w:t>
      </w:r>
      <w:r w:rsidR="00EB7E32">
        <w:rPr>
          <w:rFonts w:hint="eastAsia"/>
        </w:rPr>
        <w:t xml:space="preserve">를 </w:t>
      </w:r>
      <w:r w:rsidR="00EB7E32">
        <w:t>설정</w:t>
      </w:r>
      <w:r w:rsidR="00EB7E32">
        <w:rPr>
          <w:rFonts w:hint="eastAsia"/>
        </w:rPr>
        <w:t>한 예</w:t>
      </w:r>
    </w:p>
    <w:p w:rsidR="00A97ADD" w:rsidRDefault="00BE0D8D" w:rsidP="00D97571">
      <w:pPr>
        <w:pStyle w:val="29"/>
        <w:spacing w:before="189"/>
      </w:pPr>
      <w:r w:rsidRPr="005B38BC">
        <w:rPr>
          <w:rFonts w:hint="eastAsia"/>
        </w:rPr>
        <w:drawing>
          <wp:inline distT="0" distB="0" distL="0" distR="0">
            <wp:extent cx="3454718" cy="1430179"/>
            <wp:effectExtent l="1905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718" cy="1430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ADD" w:rsidRDefault="00A97ADD" w:rsidP="00A07FAB">
      <w:pPr>
        <w:pStyle w:val="24"/>
        <w:spacing w:after="487"/>
      </w:pPr>
      <w:r>
        <w:t>&lt;그림 1</w:t>
      </w:r>
      <w:r>
        <w:rPr>
          <w:rFonts w:hint="eastAsia"/>
        </w:rPr>
        <w:t>-9</w:t>
      </w:r>
      <w:r>
        <w:t>&gt; 웹 사이트 등록</w:t>
      </w:r>
      <w:r>
        <w:rPr>
          <w:rFonts w:hint="eastAsia"/>
        </w:rPr>
        <w:t xml:space="preserve"> </w:t>
      </w:r>
      <w:r>
        <w:t>정보</w:t>
      </w:r>
      <w:r>
        <w:rPr>
          <w:rFonts w:hint="eastAsia"/>
        </w:rPr>
        <w:t xml:space="preserve"> 대화상자에서</w:t>
      </w:r>
      <w:r>
        <w:t xml:space="preserve"> 웹 사이트</w:t>
      </w:r>
      <w:r>
        <w:rPr>
          <w:rFonts w:hint="eastAsia"/>
        </w:rPr>
        <w:t xml:space="preserve">를 </w:t>
      </w:r>
      <w:r>
        <w:t>설정</w:t>
      </w:r>
      <w:r>
        <w:rPr>
          <w:rFonts w:hint="eastAsia"/>
        </w:rPr>
        <w:t>한 예</w:t>
      </w:r>
    </w:p>
    <w:p w:rsidR="002B42E1" w:rsidRDefault="002B42E1" w:rsidP="00A07FAB">
      <w:pPr>
        <w:pStyle w:val="24"/>
        <w:spacing w:after="487"/>
      </w:pPr>
    </w:p>
    <w:p w:rsidR="002B42E1" w:rsidRDefault="002B42E1" w:rsidP="00A07FAB">
      <w:pPr>
        <w:pStyle w:val="24"/>
        <w:spacing w:after="487"/>
      </w:pPr>
    </w:p>
    <w:p w:rsidR="002B42E1" w:rsidRDefault="002B42E1" w:rsidP="00A07FAB">
      <w:pPr>
        <w:pStyle w:val="24"/>
        <w:spacing w:after="487"/>
      </w:pPr>
    </w:p>
    <w:p w:rsidR="002B42E1" w:rsidRPr="002B42E1" w:rsidRDefault="002B42E1" w:rsidP="002B42E1"/>
    <w:p w:rsidR="00EB7E32" w:rsidRDefault="00EB7E32" w:rsidP="00D97571">
      <w:pPr>
        <w:pStyle w:val="31"/>
      </w:pPr>
      <w:bookmarkStart w:id="8" w:name="_Toc232923246"/>
      <w:r>
        <w:rPr>
          <w:rFonts w:hint="eastAsia"/>
        </w:rPr>
        <w:lastRenderedPageBreak/>
        <w:t>1.4.2 홈 디렉토리 설정</w:t>
      </w:r>
      <w:bookmarkEnd w:id="8"/>
      <w:r w:rsidR="009A3A21" w:rsidRPr="00C71C0C">
        <w:fldChar w:fldCharType="begin"/>
      </w:r>
      <w:r w:rsidR="00A96BF4" w:rsidRPr="00C71C0C">
        <w:instrText xml:space="preserve"> </w:instrText>
      </w:r>
      <w:r w:rsidR="00A96BF4" w:rsidRPr="00C71C0C">
        <w:rPr>
          <w:color w:val="0000FF"/>
        </w:rPr>
        <w:instrText xml:space="preserve">XE </w:instrText>
      </w:r>
      <w:r w:rsidR="00A96BF4" w:rsidRPr="00C71C0C">
        <w:rPr>
          <w:color w:val="auto"/>
        </w:rPr>
        <w:instrText>"</w:instrText>
      </w:r>
      <w:r w:rsidR="00A96BF4">
        <w:rPr>
          <w:rFonts w:hint="eastAsia"/>
          <w:color w:val="auto"/>
        </w:rPr>
        <w:instrText xml:space="preserve">홈 디렉토리 </w:instrText>
      </w:r>
      <w:r w:rsidR="00A96BF4" w:rsidRPr="00C71C0C">
        <w:rPr>
          <w:rFonts w:hint="eastAsia"/>
          <w:color w:val="auto"/>
        </w:rPr>
        <w:instrText>설정</w:instrText>
      </w:r>
      <w:r w:rsidR="00A96BF4" w:rsidRPr="00C71C0C">
        <w:rPr>
          <w:color w:val="auto"/>
        </w:rPr>
        <w:instrText>"</w:instrText>
      </w:r>
      <w:r w:rsidR="00A96BF4" w:rsidRPr="00C71C0C">
        <w:instrText xml:space="preserve"> </w:instrText>
      </w:r>
      <w:r w:rsidR="009A3A21" w:rsidRPr="00C71C0C">
        <w:fldChar w:fldCharType="end"/>
      </w:r>
    </w:p>
    <w:p w:rsidR="00EB7E32" w:rsidRDefault="00A96BF4" w:rsidP="00D97571">
      <w:pPr>
        <w:rPr>
          <w:kern w:val="2"/>
        </w:rPr>
      </w:pPr>
      <w:r>
        <w:rPr>
          <w:rFonts w:hint="eastAsia"/>
        </w:rPr>
        <w:t xml:space="preserve">5.x, 6.x 판 </w:t>
      </w:r>
      <w:r w:rsidR="00EB7E32">
        <w:t>인터넷 정보 서비스</w:t>
      </w:r>
      <w:r w:rsidR="00EB7E32">
        <w:rPr>
          <w:rFonts w:hint="eastAsia"/>
        </w:rPr>
        <w:t>의 웹 사이트 등록 정보 대화상자</w:t>
      </w:r>
      <w:r w:rsidR="00EB7E32">
        <w:rPr>
          <w:kern w:val="2"/>
        </w:rPr>
        <w:t xml:space="preserve"> ‘홈 디렉토리’ 탭을 선택하면</w:t>
      </w:r>
      <w:r w:rsidR="00EB7E32" w:rsidRPr="00FA0A68">
        <w:rPr>
          <w:rStyle w:val="-0"/>
        </w:rPr>
        <w:t xml:space="preserve"> &lt;</w:t>
      </w:r>
      <w:r w:rsidR="00EB7E32" w:rsidRPr="00FA0A68">
        <w:rPr>
          <w:rStyle w:val="-0"/>
        </w:rPr>
        <w:t>그림</w:t>
      </w:r>
      <w:r w:rsidR="00EB7E32" w:rsidRPr="00FA0A68">
        <w:rPr>
          <w:rStyle w:val="-0"/>
        </w:rPr>
        <w:t xml:space="preserve"> 1</w:t>
      </w:r>
      <w:r w:rsidR="00EB7E32" w:rsidRPr="00FA0A68">
        <w:rPr>
          <w:rStyle w:val="-0"/>
          <w:rFonts w:hint="eastAsia"/>
        </w:rPr>
        <w:t>-</w:t>
      </w:r>
      <w:r>
        <w:rPr>
          <w:rStyle w:val="-0"/>
          <w:rFonts w:hint="eastAsia"/>
        </w:rPr>
        <w:t>10</w:t>
      </w:r>
      <w:r w:rsidR="00EB7E32" w:rsidRPr="00FA0A68">
        <w:rPr>
          <w:rStyle w:val="-0"/>
        </w:rPr>
        <w:t>&gt;</w:t>
      </w:r>
      <w:r w:rsidR="00EB7E32">
        <w:rPr>
          <w:kern w:val="2"/>
        </w:rPr>
        <w:t>과 같은 화면이 나타난다.</w:t>
      </w:r>
      <w:r w:rsidR="00FA0A68">
        <w:rPr>
          <w:rFonts w:hint="eastAsia"/>
          <w:kern w:val="2"/>
        </w:rPr>
        <w:t xml:space="preserve"> </w:t>
      </w:r>
      <w:r w:rsidR="00EB7E32" w:rsidRPr="00FA0A68">
        <w:rPr>
          <w:rStyle w:val="-0"/>
        </w:rPr>
        <w:t>&lt;</w:t>
      </w:r>
      <w:r w:rsidR="00EB7E32" w:rsidRPr="00FA0A68">
        <w:rPr>
          <w:rStyle w:val="-0"/>
        </w:rPr>
        <w:t>그림</w:t>
      </w:r>
      <w:r w:rsidR="00EB7E32" w:rsidRPr="00FA0A68">
        <w:rPr>
          <w:rStyle w:val="-0"/>
        </w:rPr>
        <w:t xml:space="preserve"> 1-</w:t>
      </w:r>
      <w:r>
        <w:rPr>
          <w:rStyle w:val="-0"/>
          <w:rFonts w:hint="eastAsia"/>
        </w:rPr>
        <w:t>10</w:t>
      </w:r>
      <w:r w:rsidR="00EB7E32" w:rsidRPr="00FA0A68">
        <w:rPr>
          <w:rStyle w:val="-0"/>
        </w:rPr>
        <w:t>&gt;</w:t>
      </w:r>
      <w:r w:rsidR="00EB7E32">
        <w:rPr>
          <w:rFonts w:hint="eastAsia"/>
          <w:kern w:val="2"/>
        </w:rPr>
        <w:t>의</w:t>
      </w:r>
      <w:r w:rsidR="00EB7E32">
        <w:rPr>
          <w:kern w:val="2"/>
        </w:rPr>
        <w:t xml:space="preserve"> 로컬경로</w:t>
      </w:r>
      <w:r w:rsidR="00EB7E32">
        <w:rPr>
          <w:rFonts w:hint="eastAsia"/>
          <w:kern w:val="2"/>
        </w:rPr>
        <w:t xml:space="preserve"> 입력 에디터에</w:t>
      </w:r>
      <w:r w:rsidR="00EB7E32">
        <w:rPr>
          <w:kern w:val="2"/>
        </w:rPr>
        <w:t xml:space="preserve"> 웹 사이트의 홈 디렉토리를 설정하고 응용 프로그램 설정 영역에서 </w:t>
      </w:r>
      <w:r w:rsidR="00BE0D8D">
        <w:rPr>
          <w:noProof/>
          <w:position w:val="-4"/>
        </w:rPr>
        <w:drawing>
          <wp:inline distT="0" distB="0" distL="0" distR="0">
            <wp:extent cx="702310" cy="146050"/>
            <wp:effectExtent l="19050" t="0" r="254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1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7E32">
        <w:rPr>
          <w:kern w:val="2"/>
        </w:rPr>
        <w:t xml:space="preserve"> 버튼을 눌러서 응용 프로그램 이름</w:t>
      </w:r>
      <w:r w:rsidR="00EB7E32">
        <w:rPr>
          <w:rFonts w:hint="eastAsia"/>
          <w:kern w:val="2"/>
        </w:rPr>
        <w:t>이</w:t>
      </w:r>
      <w:r w:rsidR="00EB7E32">
        <w:rPr>
          <w:kern w:val="2"/>
        </w:rPr>
        <w:t xml:space="preserve"> ‘기본 응용 프로그램’으로 설정</w:t>
      </w:r>
      <w:r w:rsidR="00EB7E32">
        <w:rPr>
          <w:rFonts w:hint="eastAsia"/>
          <w:kern w:val="2"/>
        </w:rPr>
        <w:t>되도록 한다</w:t>
      </w:r>
    </w:p>
    <w:p w:rsidR="00EB7E32" w:rsidRDefault="00EB7E32" w:rsidP="00D97571">
      <w:pPr>
        <w:rPr>
          <w:kern w:val="2"/>
        </w:rPr>
      </w:pPr>
      <w:r>
        <w:rPr>
          <w:kern w:val="2"/>
        </w:rPr>
        <w:t> </w:t>
      </w:r>
      <w:r>
        <w:rPr>
          <w:rFonts w:hint="eastAsia"/>
          <w:kern w:val="2"/>
        </w:rPr>
        <w:t xml:space="preserve">만약 응용 프로그램 </w:t>
      </w:r>
      <w:r>
        <w:rPr>
          <w:rFonts w:hint="eastAsia"/>
        </w:rPr>
        <w:t>이름이</w:t>
      </w:r>
      <w:r>
        <w:rPr>
          <w:b/>
          <w:bCs/>
        </w:rPr>
        <w:t xml:space="preserve"> </w:t>
      </w:r>
      <w:r>
        <w:t>‘기본 응용 프로그램’으로 설정</w:t>
      </w:r>
      <w:r>
        <w:rPr>
          <w:rFonts w:hint="eastAsia"/>
        </w:rPr>
        <w:t xml:space="preserve">되지 않았다면 </w:t>
      </w:r>
      <w:r>
        <w:rPr>
          <w:kern w:val="2"/>
        </w:rPr>
        <w:t>웹 클라이언트</w:t>
      </w:r>
      <w:r>
        <w:rPr>
          <w:rFonts w:hint="eastAsia"/>
          <w:kern w:val="2"/>
        </w:rPr>
        <w:t xml:space="preserve"> 프로그램은</w:t>
      </w:r>
      <w:r>
        <w:rPr>
          <w:kern w:val="2"/>
        </w:rPr>
        <w:t xml:space="preserve"> 정상적으로 실행</w:t>
      </w:r>
      <w:r>
        <w:rPr>
          <w:rFonts w:hint="eastAsia"/>
          <w:kern w:val="2"/>
        </w:rPr>
        <w:t>되지 않는다.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drawing>
          <wp:inline distT="0" distB="0" distL="0" distR="0">
            <wp:extent cx="3318510" cy="2680811"/>
            <wp:effectExtent l="1905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680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 w:rsidR="00A96BF4">
        <w:rPr>
          <w:rFonts w:hint="eastAsia"/>
        </w:rPr>
        <w:t>10</w:t>
      </w:r>
      <w:r>
        <w:t>&gt; 웹 사이트 등록</w:t>
      </w:r>
      <w:r>
        <w:rPr>
          <w:rFonts w:hint="eastAsia"/>
        </w:rPr>
        <w:t xml:space="preserve"> </w:t>
      </w:r>
      <w:r>
        <w:t>정보</w:t>
      </w:r>
      <w:r>
        <w:rPr>
          <w:rFonts w:hint="eastAsia"/>
        </w:rPr>
        <w:t xml:space="preserve"> 대화상자의 </w:t>
      </w:r>
      <w:r>
        <w:t>홈 디렉토리 탭</w:t>
      </w:r>
      <w:r>
        <w:rPr>
          <w:rFonts w:hint="eastAsia"/>
        </w:rPr>
        <w:t xml:space="preserve">을 설정한 </w:t>
      </w:r>
      <w:r>
        <w:t>예</w:t>
      </w:r>
    </w:p>
    <w:p w:rsidR="00A96BF4" w:rsidRPr="005B38BC" w:rsidRDefault="00A96BF4" w:rsidP="00D97571">
      <w:pPr>
        <w:pStyle w:val="af"/>
        <w:rPr>
          <w:kern w:val="2"/>
        </w:rPr>
      </w:pPr>
      <w:r>
        <w:rPr>
          <w:rFonts w:hint="eastAsia"/>
          <w:kern w:val="2"/>
        </w:rPr>
        <w:t>7.</w:t>
      </w:r>
      <w:r w:rsidR="007B3F0E">
        <w:rPr>
          <w:rFonts w:hint="eastAsia"/>
          <w:kern w:val="2"/>
        </w:rPr>
        <w:t>x</w:t>
      </w:r>
      <w:r>
        <w:rPr>
          <w:rFonts w:hint="eastAsia"/>
          <w:kern w:val="2"/>
        </w:rPr>
        <w:t xml:space="preserve"> 판 인터넷 정보 서비스의 경우 </w:t>
      </w:r>
      <w:r>
        <w:rPr>
          <w:kern w:val="2"/>
        </w:rPr>
        <w:t>‘</w:t>
      </w:r>
      <w:r>
        <w:rPr>
          <w:rFonts w:hint="eastAsia"/>
          <w:kern w:val="2"/>
        </w:rPr>
        <w:t>사이트 편집|기본 설정</w:t>
      </w:r>
      <w:r>
        <w:rPr>
          <w:kern w:val="2"/>
        </w:rPr>
        <w:t>’</w:t>
      </w:r>
      <w:r w:rsidR="00D23B9E">
        <w:rPr>
          <w:rFonts w:hint="eastAsia"/>
          <w:kern w:val="2"/>
        </w:rPr>
        <w:t>을</w:t>
      </w:r>
      <w:r>
        <w:rPr>
          <w:rFonts w:hint="eastAsia"/>
          <w:kern w:val="2"/>
        </w:rPr>
        <w:t xml:space="preserve"> 선택하면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11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과 같은 대화상자가 나타난다.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11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>의 실제 경로 에디터에 홈 디렉토리를 입력한다.</w:t>
      </w:r>
    </w:p>
    <w:p w:rsidR="00A96BF4" w:rsidRDefault="00BE0D8D" w:rsidP="00D97571">
      <w:pPr>
        <w:pStyle w:val="29"/>
        <w:spacing w:before="189"/>
      </w:pPr>
      <w:r>
        <w:drawing>
          <wp:inline distT="0" distB="0" distL="0" distR="0">
            <wp:extent cx="3293745" cy="1653064"/>
            <wp:effectExtent l="19050" t="0" r="1905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45" cy="1653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BF4" w:rsidRDefault="00A96BF4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1-11</w:t>
      </w:r>
      <w:r>
        <w:t xml:space="preserve">&gt; </w:t>
      </w:r>
      <w:r>
        <w:rPr>
          <w:rFonts w:hint="eastAsia"/>
        </w:rPr>
        <w:t>7.0판 인터넷 정보 서비스의 웹 사이트 편집 대화상자의 예</w:t>
      </w:r>
    </w:p>
    <w:p w:rsidR="00EB7E32" w:rsidRDefault="00EB7E32" w:rsidP="00D97571">
      <w:pPr>
        <w:pStyle w:val="31"/>
      </w:pPr>
      <w:bookmarkStart w:id="9" w:name="_Toc232923247"/>
      <w:r>
        <w:rPr>
          <w:rFonts w:hint="eastAsia"/>
        </w:rPr>
        <w:lastRenderedPageBreak/>
        <w:t>1.4.3 문서 설정</w:t>
      </w:r>
      <w:bookmarkEnd w:id="9"/>
      <w:r w:rsidR="009A3A21" w:rsidRPr="00C71C0C">
        <w:fldChar w:fldCharType="begin"/>
      </w:r>
      <w:r w:rsidR="009F6297" w:rsidRPr="00C71C0C">
        <w:instrText xml:space="preserve"> </w:instrText>
      </w:r>
      <w:r w:rsidR="009F6297" w:rsidRPr="00C71C0C">
        <w:rPr>
          <w:color w:val="0000FF"/>
        </w:rPr>
        <w:instrText xml:space="preserve">XE </w:instrText>
      </w:r>
      <w:r w:rsidR="009F6297" w:rsidRPr="00C71C0C">
        <w:rPr>
          <w:color w:val="auto"/>
        </w:rPr>
        <w:instrText>"</w:instrText>
      </w:r>
      <w:r w:rsidR="009F6297">
        <w:rPr>
          <w:rFonts w:hint="eastAsia"/>
          <w:color w:val="auto"/>
        </w:rPr>
        <w:instrText>문서 설정</w:instrText>
      </w:r>
      <w:r w:rsidR="009F6297" w:rsidRPr="00C71C0C">
        <w:rPr>
          <w:color w:val="auto"/>
        </w:rPr>
        <w:instrText>"</w:instrText>
      </w:r>
      <w:r w:rsidR="009F6297"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pPr>
        <w:rPr>
          <w:kern w:val="2"/>
        </w:rPr>
      </w:pPr>
      <w:r>
        <w:rPr>
          <w:rFonts w:hint="eastAsia"/>
          <w:kern w:val="2"/>
        </w:rPr>
        <w:t xml:space="preserve">문서 설정은 인터넷 익스플로어로 지정한 사이트에 접속할 때 </w:t>
      </w:r>
      <w:r w:rsidR="00906256">
        <w:rPr>
          <w:rFonts w:hint="eastAsia"/>
          <w:kern w:val="2"/>
        </w:rPr>
        <w:t>기본으로</w:t>
      </w:r>
      <w:r>
        <w:rPr>
          <w:rFonts w:hint="eastAsia"/>
          <w:kern w:val="2"/>
        </w:rPr>
        <w:t xml:space="preserve"> 열리는 문서를 설정하는 것이다.</w:t>
      </w:r>
      <w:r w:rsidR="004033A2">
        <w:rPr>
          <w:rFonts w:hint="eastAsia"/>
          <w:kern w:val="2"/>
        </w:rPr>
        <w:t xml:space="preserve"> </w:t>
      </w:r>
      <w:r w:rsidR="009F6297">
        <w:rPr>
          <w:rFonts w:hint="eastAsia"/>
        </w:rPr>
        <w:t xml:space="preserve">5.x, 6.x 판 </w:t>
      </w:r>
      <w:r>
        <w:t>인터넷 정보 서비스</w:t>
      </w:r>
      <w:r>
        <w:rPr>
          <w:rFonts w:hint="eastAsia"/>
        </w:rPr>
        <w:t>의 웹 사이트 등록 정보 대화상자</w:t>
      </w:r>
      <w:r>
        <w:rPr>
          <w:kern w:val="2"/>
        </w:rPr>
        <w:t xml:space="preserve"> ‘</w:t>
      </w:r>
      <w:r>
        <w:rPr>
          <w:rFonts w:hint="eastAsia"/>
          <w:kern w:val="2"/>
        </w:rPr>
        <w:t>문서</w:t>
      </w:r>
      <w:r>
        <w:rPr>
          <w:kern w:val="2"/>
        </w:rPr>
        <w:t xml:space="preserve">’ 탭을 선택하면 </w:t>
      </w:r>
      <w:r w:rsidRPr="004033A2">
        <w:rPr>
          <w:rStyle w:val="-0"/>
        </w:rPr>
        <w:t>&lt;</w:t>
      </w:r>
      <w:r w:rsidRPr="004033A2">
        <w:rPr>
          <w:rStyle w:val="-0"/>
        </w:rPr>
        <w:t>그림</w:t>
      </w:r>
      <w:r w:rsidRPr="004033A2">
        <w:rPr>
          <w:rStyle w:val="-0"/>
        </w:rPr>
        <w:t xml:space="preserve"> 1</w:t>
      </w:r>
      <w:r w:rsidRPr="004033A2">
        <w:rPr>
          <w:rStyle w:val="-0"/>
          <w:rFonts w:hint="eastAsia"/>
        </w:rPr>
        <w:t>-</w:t>
      </w:r>
      <w:r w:rsidR="009F6297">
        <w:rPr>
          <w:rStyle w:val="-0"/>
          <w:rFonts w:hint="eastAsia"/>
        </w:rPr>
        <w:t>12</w:t>
      </w:r>
      <w:r w:rsidRPr="004033A2">
        <w:rPr>
          <w:rStyle w:val="-0"/>
        </w:rPr>
        <w:t>&gt;</w:t>
      </w:r>
      <w:r>
        <w:rPr>
          <w:rFonts w:hint="eastAsia"/>
          <w:kern w:val="2"/>
        </w:rPr>
        <w:t>와</w:t>
      </w:r>
      <w:r>
        <w:rPr>
          <w:kern w:val="2"/>
        </w:rPr>
        <w:t xml:space="preserve"> 같은 화면이 나타난다.</w:t>
      </w:r>
      <w:r w:rsidR="004033A2">
        <w:rPr>
          <w:rFonts w:hint="eastAsia"/>
          <w:kern w:val="2"/>
        </w:rPr>
        <w:t xml:space="preserve"> </w:t>
      </w:r>
      <w:r w:rsidRPr="004033A2">
        <w:rPr>
          <w:rStyle w:val="-0"/>
          <w:rFonts w:hint="eastAsia"/>
        </w:rPr>
        <w:t>&lt;</w:t>
      </w:r>
      <w:r w:rsidRPr="004033A2">
        <w:rPr>
          <w:rStyle w:val="-0"/>
          <w:rFonts w:hint="eastAsia"/>
        </w:rPr>
        <w:t>그림</w:t>
      </w:r>
      <w:r w:rsidRPr="004033A2">
        <w:rPr>
          <w:rStyle w:val="-0"/>
          <w:rFonts w:hint="eastAsia"/>
        </w:rPr>
        <w:t xml:space="preserve"> 1-</w:t>
      </w:r>
      <w:r w:rsidR="009F6297">
        <w:rPr>
          <w:rStyle w:val="-0"/>
          <w:rFonts w:hint="eastAsia"/>
        </w:rPr>
        <w:t>12</w:t>
      </w:r>
      <w:r w:rsidRPr="004033A2">
        <w:rPr>
          <w:rStyle w:val="-0"/>
          <w:rFonts w:hint="eastAsia"/>
        </w:rPr>
        <w:t>&gt;</w:t>
      </w:r>
      <w:r>
        <w:rPr>
          <w:rFonts w:hint="eastAsia"/>
          <w:kern w:val="2"/>
        </w:rPr>
        <w:t xml:space="preserve">의 예와 같이 </w:t>
      </w:r>
      <w:r>
        <w:rPr>
          <w:kern w:val="2"/>
        </w:rPr>
        <w:t>‘</w:t>
      </w:r>
      <w:r>
        <w:rPr>
          <w:rFonts w:hint="eastAsia"/>
          <w:kern w:val="2"/>
        </w:rPr>
        <w:t>기본 문서 사용</w:t>
      </w:r>
      <w:r>
        <w:rPr>
          <w:kern w:val="2"/>
        </w:rPr>
        <w:t>’</w:t>
      </w:r>
      <w:r>
        <w:rPr>
          <w:rFonts w:hint="eastAsia"/>
          <w:kern w:val="2"/>
        </w:rPr>
        <w:t xml:space="preserve"> 영역에 </w:t>
      </w:r>
      <w:r>
        <w:rPr>
          <w:kern w:val="2"/>
        </w:rPr>
        <w:t xml:space="preserve">기본 문서로 사용할 </w:t>
      </w:r>
      <w:r w:rsidRPr="004033A2">
        <w:rPr>
          <w:rStyle w:val="af4"/>
        </w:rPr>
        <w:t>htm, asp</w:t>
      </w:r>
      <w:r>
        <w:rPr>
          <w:kern w:val="2"/>
        </w:rPr>
        <w:t xml:space="preserve"> 등을 설정한다.</w:t>
      </w:r>
    </w:p>
    <w:p w:rsidR="00D23B9E" w:rsidRDefault="00D23B9E" w:rsidP="00D97571">
      <w:pPr>
        <w:rPr>
          <w:kern w:val="2"/>
        </w:rPr>
      </w:pPr>
      <w:r>
        <w:rPr>
          <w:rFonts w:hint="eastAsia"/>
          <w:kern w:val="2"/>
        </w:rPr>
        <w:t>7.</w:t>
      </w:r>
      <w:r w:rsidR="007B3F0E">
        <w:rPr>
          <w:rFonts w:hint="eastAsia"/>
          <w:kern w:val="2"/>
        </w:rPr>
        <w:t>x</w:t>
      </w:r>
      <w:r>
        <w:rPr>
          <w:rFonts w:hint="eastAsia"/>
          <w:kern w:val="2"/>
        </w:rPr>
        <w:t xml:space="preserve"> 판 인터넷 정보 서비스의 경우 </w:t>
      </w:r>
      <w:r>
        <w:rPr>
          <w:kern w:val="2"/>
        </w:rPr>
        <w:t>‘</w:t>
      </w:r>
      <w:r>
        <w:rPr>
          <w:rFonts w:hint="eastAsia"/>
          <w:kern w:val="2"/>
        </w:rPr>
        <w:t>기본 문서</w:t>
      </w:r>
      <w:r>
        <w:rPr>
          <w:kern w:val="2"/>
        </w:rPr>
        <w:t>’</w:t>
      </w:r>
      <w:r>
        <w:rPr>
          <w:rFonts w:hint="eastAsia"/>
          <w:kern w:val="2"/>
        </w:rPr>
        <w:t xml:space="preserve">를 선택하면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13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>과 같은 화면이 표시되는데 여기서 사용할 기본 문서를 입력한다.</w:t>
      </w:r>
    </w:p>
    <w:p w:rsidR="00EB7E32" w:rsidRDefault="00EB7E32" w:rsidP="00D97571">
      <w:pPr>
        <w:pStyle w:val="29"/>
        <w:spacing w:before="189"/>
      </w:pPr>
      <w:r>
        <w:rPr>
          <w:kern w:val="2"/>
        </w:rPr>
        <w:t> </w:t>
      </w:r>
      <w:r w:rsidR="00BE0D8D">
        <w:rPr>
          <w:rFonts w:hint="eastAsia"/>
        </w:rPr>
        <w:drawing>
          <wp:inline distT="0" distB="0" distL="0" distR="0">
            <wp:extent cx="3318510" cy="2680811"/>
            <wp:effectExtent l="1905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680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B9E" w:rsidRDefault="00EB7E32" w:rsidP="00A07FAB">
      <w:pPr>
        <w:pStyle w:val="24"/>
        <w:spacing w:after="487"/>
      </w:pPr>
      <w:r>
        <w:t>&lt;그림 1</w:t>
      </w:r>
      <w:r>
        <w:rPr>
          <w:rFonts w:hint="eastAsia"/>
        </w:rPr>
        <w:t>-</w:t>
      </w:r>
      <w:r w:rsidR="009F6297">
        <w:rPr>
          <w:rFonts w:hint="eastAsia"/>
        </w:rPr>
        <w:t>12</w:t>
      </w:r>
      <w:r>
        <w:t>&gt; 웹 사이트 등록</w:t>
      </w:r>
      <w:r>
        <w:rPr>
          <w:rFonts w:hint="eastAsia"/>
        </w:rPr>
        <w:t xml:space="preserve"> </w:t>
      </w:r>
      <w:r>
        <w:t xml:space="preserve">정보 </w:t>
      </w:r>
      <w:r>
        <w:rPr>
          <w:rFonts w:hint="eastAsia"/>
        </w:rPr>
        <w:t xml:space="preserve">대화상자의 </w:t>
      </w:r>
      <w:r>
        <w:t xml:space="preserve">문서 </w:t>
      </w:r>
      <w:r>
        <w:rPr>
          <w:rFonts w:hint="eastAsia"/>
        </w:rPr>
        <w:t>탭을 설정한 예</w:t>
      </w:r>
    </w:p>
    <w:p w:rsidR="00D23B9E" w:rsidRDefault="00BE0D8D" w:rsidP="00D97571">
      <w:pPr>
        <w:pStyle w:val="af0"/>
      </w:pPr>
      <w:r>
        <w:drawing>
          <wp:inline distT="0" distB="0" distL="0" distR="0">
            <wp:extent cx="4007625" cy="2232000"/>
            <wp:effectExtent l="1905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625" cy="22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B9E" w:rsidRDefault="00D23B9E" w:rsidP="00D97571">
      <w:pPr>
        <w:pStyle w:val="af1"/>
        <w:spacing w:after="677"/>
      </w:pPr>
      <w:r>
        <w:t>&lt;그림 1</w:t>
      </w:r>
      <w:r>
        <w:rPr>
          <w:rFonts w:hint="eastAsia"/>
        </w:rPr>
        <w:t>-13</w:t>
      </w:r>
      <w:r>
        <w:t xml:space="preserve">&gt; </w:t>
      </w:r>
      <w:r>
        <w:rPr>
          <w:rFonts w:hint="eastAsia"/>
        </w:rPr>
        <w:t>7.0 인터넷 정보 서비스의 기본 문서 설정 화면의 예</w:t>
      </w:r>
    </w:p>
    <w:p w:rsidR="00EB7E32" w:rsidRDefault="00EB7E32" w:rsidP="00D97571">
      <w:pPr>
        <w:pStyle w:val="31"/>
      </w:pPr>
      <w:bookmarkStart w:id="10" w:name="_Toc232923248"/>
      <w:r>
        <w:rPr>
          <w:rFonts w:hint="eastAsia"/>
        </w:rPr>
        <w:lastRenderedPageBreak/>
        <w:t>1.4.4 HTTP 헤더 설정</w:t>
      </w:r>
      <w:bookmarkEnd w:id="10"/>
      <w:r w:rsidR="009A3A21" w:rsidRPr="007B3F0E">
        <w:fldChar w:fldCharType="begin"/>
      </w:r>
      <w:r w:rsidR="00D23B9E" w:rsidRPr="007B3F0E">
        <w:instrText xml:space="preserve"> </w:instrText>
      </w:r>
      <w:r w:rsidR="00D23B9E" w:rsidRPr="007B3F0E">
        <w:rPr>
          <w:color w:val="0000FF"/>
        </w:rPr>
        <w:instrText xml:space="preserve">XE </w:instrText>
      </w:r>
      <w:r w:rsidR="00D23B9E" w:rsidRPr="007B3F0E">
        <w:rPr>
          <w:color w:val="auto"/>
        </w:rPr>
        <w:instrText>"</w:instrText>
      </w:r>
      <w:r w:rsidR="00D23B9E" w:rsidRPr="007B3F0E">
        <w:rPr>
          <w:rFonts w:hint="eastAsia"/>
          <w:color w:val="auto"/>
        </w:rPr>
        <w:instrText>HTTP 헤더 설정</w:instrText>
      </w:r>
      <w:r w:rsidR="00D23B9E" w:rsidRPr="007B3F0E">
        <w:rPr>
          <w:color w:val="auto"/>
        </w:rPr>
        <w:instrText>"</w:instrText>
      </w:r>
      <w:r w:rsidR="00D23B9E" w:rsidRPr="007B3F0E">
        <w:instrText xml:space="preserve"> </w:instrText>
      </w:r>
      <w:r w:rsidR="009A3A21" w:rsidRPr="007B3F0E">
        <w:fldChar w:fldCharType="end"/>
      </w:r>
      <w:r w:rsidR="009A3A21" w:rsidRPr="007B3F0E">
        <w:fldChar w:fldCharType="begin"/>
      </w:r>
      <w:r w:rsidR="007B3F0E" w:rsidRPr="007B3F0E">
        <w:instrText xml:space="preserve"> </w:instrText>
      </w:r>
      <w:r w:rsidR="007B3F0E" w:rsidRPr="007B3F0E">
        <w:rPr>
          <w:color w:val="0000FF"/>
        </w:rPr>
        <w:instrText xml:space="preserve">XE </w:instrText>
      </w:r>
      <w:r w:rsidR="007B3F0E" w:rsidRPr="007B3F0E">
        <w:rPr>
          <w:color w:val="auto"/>
        </w:rPr>
        <w:instrText>"</w:instrText>
      </w:r>
      <w:r w:rsidR="007B3F0E" w:rsidRPr="007B3F0E">
        <w:rPr>
          <w:rFonts w:hint="eastAsia"/>
          <w:color w:val="auto"/>
        </w:rPr>
        <w:instrText>5.x 판 인터넷 정보 서비스</w:instrText>
      </w:r>
      <w:r w:rsidR="007B3F0E" w:rsidRPr="007B3F0E">
        <w:rPr>
          <w:color w:val="auto"/>
        </w:rPr>
        <w:instrText>"</w:instrText>
      </w:r>
      <w:r w:rsidR="007B3F0E" w:rsidRPr="007B3F0E">
        <w:instrText xml:space="preserve"> </w:instrText>
      </w:r>
      <w:r w:rsidR="009A3A21" w:rsidRPr="007B3F0E">
        <w:fldChar w:fldCharType="end"/>
      </w:r>
      <w:r w:rsidR="009A3A21" w:rsidRPr="007B3F0E">
        <w:fldChar w:fldCharType="begin"/>
      </w:r>
      <w:r w:rsidR="007B3F0E" w:rsidRPr="007B3F0E">
        <w:instrText xml:space="preserve"> </w:instrText>
      </w:r>
      <w:r w:rsidR="007B3F0E" w:rsidRPr="007B3F0E">
        <w:rPr>
          <w:color w:val="0000FF"/>
        </w:rPr>
        <w:instrText xml:space="preserve">XE </w:instrText>
      </w:r>
      <w:r w:rsidR="007B3F0E" w:rsidRPr="007B3F0E">
        <w:rPr>
          <w:color w:val="auto"/>
        </w:rPr>
        <w:instrText>"</w:instrText>
      </w:r>
      <w:r w:rsidR="007B3F0E" w:rsidRPr="007B3F0E">
        <w:rPr>
          <w:rFonts w:hint="eastAsia"/>
          <w:color w:val="auto"/>
        </w:rPr>
        <w:instrText>6.x 판 인터넷 정보 서비스</w:instrText>
      </w:r>
      <w:r w:rsidR="007B3F0E" w:rsidRPr="007B3F0E">
        <w:rPr>
          <w:color w:val="auto"/>
        </w:rPr>
        <w:instrText>"</w:instrText>
      </w:r>
      <w:r w:rsidR="007B3F0E" w:rsidRPr="007B3F0E">
        <w:instrText xml:space="preserve"> </w:instrText>
      </w:r>
      <w:r w:rsidR="009A3A21" w:rsidRPr="007B3F0E">
        <w:fldChar w:fldCharType="end"/>
      </w:r>
    </w:p>
    <w:p w:rsidR="00EB7E32" w:rsidRDefault="00D23B9E" w:rsidP="00D97571">
      <w:pPr>
        <w:rPr>
          <w:kern w:val="2"/>
        </w:rPr>
      </w:pPr>
      <w:r>
        <w:rPr>
          <w:rFonts w:hint="eastAsia"/>
        </w:rPr>
        <w:t xml:space="preserve">5.x, 6.x 판 </w:t>
      </w:r>
      <w:r w:rsidR="00EB7E32">
        <w:t>인터넷 정보 서비스</w:t>
      </w:r>
      <w:r w:rsidR="00EB7E32">
        <w:rPr>
          <w:rFonts w:hint="eastAsia"/>
        </w:rPr>
        <w:t>의 웹 사이트 등록정보 대화상자</w:t>
      </w:r>
      <w:r w:rsidR="00EB7E32">
        <w:rPr>
          <w:kern w:val="2"/>
        </w:rPr>
        <w:t xml:space="preserve"> ‘</w:t>
      </w:r>
      <w:r w:rsidR="00EB7E32" w:rsidRPr="004033A2">
        <w:rPr>
          <w:rStyle w:val="af4"/>
          <w:rFonts w:hint="eastAsia"/>
        </w:rPr>
        <w:t>HTTP</w:t>
      </w:r>
      <w:r w:rsidR="00EB7E32">
        <w:rPr>
          <w:rFonts w:hint="eastAsia"/>
          <w:kern w:val="2"/>
        </w:rPr>
        <w:t xml:space="preserve"> 헤더 설정</w:t>
      </w:r>
      <w:r w:rsidR="00EB7E32">
        <w:rPr>
          <w:kern w:val="2"/>
        </w:rPr>
        <w:t xml:space="preserve">’ 탭을 선택하면 </w:t>
      </w:r>
      <w:r w:rsidR="00EB7E32" w:rsidRPr="004033A2">
        <w:rPr>
          <w:rStyle w:val="-0"/>
        </w:rPr>
        <w:t>&lt;</w:t>
      </w:r>
      <w:r w:rsidR="00EB7E32" w:rsidRPr="004033A2">
        <w:rPr>
          <w:rStyle w:val="-0"/>
        </w:rPr>
        <w:t>그림</w:t>
      </w:r>
      <w:r w:rsidR="00EB7E32" w:rsidRPr="004033A2">
        <w:rPr>
          <w:rStyle w:val="-0"/>
        </w:rPr>
        <w:t xml:space="preserve"> 1</w:t>
      </w:r>
      <w:r w:rsidR="00EB7E32" w:rsidRPr="004033A2">
        <w:rPr>
          <w:rStyle w:val="-0"/>
          <w:rFonts w:hint="eastAsia"/>
        </w:rPr>
        <w:t>-1</w:t>
      </w:r>
      <w:r>
        <w:rPr>
          <w:rStyle w:val="-0"/>
          <w:rFonts w:hint="eastAsia"/>
        </w:rPr>
        <w:t>4</w:t>
      </w:r>
      <w:r w:rsidR="00EB7E32" w:rsidRPr="004033A2">
        <w:rPr>
          <w:rStyle w:val="-0"/>
        </w:rPr>
        <w:t>&gt;</w:t>
      </w:r>
      <w:r>
        <w:rPr>
          <w:rFonts w:hint="eastAsia"/>
          <w:kern w:val="2"/>
        </w:rPr>
        <w:t>와</w:t>
      </w:r>
      <w:r w:rsidR="00EB7E32">
        <w:rPr>
          <w:kern w:val="2"/>
        </w:rPr>
        <w:t xml:space="preserve"> 같은 화면이 나타난다.</w:t>
      </w:r>
    </w:p>
    <w:p w:rsidR="002940B3" w:rsidRDefault="002940B3" w:rsidP="00D97571">
      <w:pPr>
        <w:rPr>
          <w:kern w:val="2"/>
        </w:rPr>
      </w:pPr>
      <w:r>
        <w:rPr>
          <w:rFonts w:hint="eastAsia"/>
          <w:kern w:val="2"/>
        </w:rPr>
        <w:t>7.</w:t>
      </w:r>
      <w:r w:rsidR="007B3F0E">
        <w:rPr>
          <w:rFonts w:hint="eastAsia"/>
          <w:kern w:val="2"/>
        </w:rPr>
        <w:t>x</w:t>
      </w:r>
      <w:r>
        <w:rPr>
          <w:rFonts w:hint="eastAsia"/>
          <w:kern w:val="2"/>
        </w:rPr>
        <w:t xml:space="preserve"> 판 인터넷 정보 서비스의 경우 </w:t>
      </w:r>
      <w:r w:rsidRPr="004033A2">
        <w:rPr>
          <w:rStyle w:val="af4"/>
          <w:rFonts w:hint="eastAsia"/>
        </w:rPr>
        <w:t>HTTP</w:t>
      </w:r>
      <w:r>
        <w:rPr>
          <w:rFonts w:hint="eastAsia"/>
          <w:kern w:val="2"/>
        </w:rPr>
        <w:t xml:space="preserve"> 헤더 설정은 필요없다.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rPr>
          <w:rFonts w:hint="eastAsia"/>
          <w:kern w:val="2"/>
        </w:rPr>
        <w:drawing>
          <wp:inline distT="0" distB="0" distL="0" distR="0">
            <wp:extent cx="3620770" cy="2933700"/>
            <wp:effectExtent l="1905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1-1</w:t>
      </w:r>
      <w:r w:rsidR="00D23B9E">
        <w:rPr>
          <w:rFonts w:hint="eastAsia"/>
        </w:rPr>
        <w:t>4</w:t>
      </w:r>
      <w:r>
        <w:t>&gt; 웹 사이트 등록</w:t>
      </w:r>
      <w:r>
        <w:rPr>
          <w:rFonts w:hint="eastAsia"/>
        </w:rPr>
        <w:t xml:space="preserve"> </w:t>
      </w:r>
      <w:r>
        <w:t xml:space="preserve">정보 </w:t>
      </w:r>
      <w:r>
        <w:rPr>
          <w:rFonts w:hint="eastAsia"/>
        </w:rPr>
        <w:t>대화상자의 HTTP 헤더</w:t>
      </w:r>
      <w:r>
        <w:t xml:space="preserve"> </w:t>
      </w:r>
      <w:r>
        <w:rPr>
          <w:rFonts w:hint="eastAsia"/>
        </w:rPr>
        <w:t>탭을 설정한 예</w:t>
      </w:r>
    </w:p>
    <w:p w:rsidR="00EB7E32" w:rsidRDefault="00EB7E32" w:rsidP="00D97571">
      <w:pPr>
        <w:rPr>
          <w:kern w:val="2"/>
        </w:rPr>
      </w:pPr>
      <w:r w:rsidRPr="004033A2">
        <w:rPr>
          <w:rStyle w:val="-0"/>
        </w:rPr>
        <w:t>&lt;</w:t>
      </w:r>
      <w:r w:rsidRPr="004033A2">
        <w:rPr>
          <w:rStyle w:val="-0"/>
        </w:rPr>
        <w:t>그림</w:t>
      </w:r>
      <w:r w:rsidRPr="004033A2">
        <w:rPr>
          <w:rStyle w:val="-0"/>
        </w:rPr>
        <w:t xml:space="preserve"> 1</w:t>
      </w:r>
      <w:r w:rsidRPr="004033A2">
        <w:rPr>
          <w:rStyle w:val="-0"/>
          <w:rFonts w:hint="eastAsia"/>
        </w:rPr>
        <w:t>-1</w:t>
      </w:r>
      <w:r w:rsidR="00D23B9E">
        <w:rPr>
          <w:rStyle w:val="-0"/>
          <w:rFonts w:hint="eastAsia"/>
        </w:rPr>
        <w:t>4</w:t>
      </w:r>
      <w:r w:rsidRPr="004033A2">
        <w:rPr>
          <w:rStyle w:val="-0"/>
        </w:rPr>
        <w:t>&gt;</w:t>
      </w:r>
      <w:r>
        <w:rPr>
          <w:kern w:val="2"/>
        </w:rPr>
        <w:t>의 ‘사용자 지정</w:t>
      </w:r>
      <w:r w:rsidRPr="004033A2">
        <w:rPr>
          <w:rStyle w:val="af4"/>
        </w:rPr>
        <w:t xml:space="preserve"> HTTP </w:t>
      </w:r>
      <w:r>
        <w:rPr>
          <w:kern w:val="2"/>
        </w:rPr>
        <w:t>헤더’ 영역에</w:t>
      </w:r>
      <w:r>
        <w:rPr>
          <w:rFonts w:hint="eastAsia"/>
          <w:kern w:val="2"/>
        </w:rPr>
        <w:t>서</w:t>
      </w:r>
      <w:r>
        <w:rPr>
          <w:kern w:val="2"/>
        </w:rPr>
        <w:t xml:space="preserve"> </w:t>
      </w:r>
      <w:r w:rsidRPr="004033A2">
        <w:rPr>
          <w:rStyle w:val="af4"/>
        </w:rPr>
        <w:t>‘ASP.NET’</w:t>
      </w:r>
      <w:r>
        <w:rPr>
          <w:kern w:val="2"/>
        </w:rPr>
        <w:t xml:space="preserve"> 가 설치되어 있는지를 확인한다.</w:t>
      </w:r>
      <w:r w:rsidR="004033A2">
        <w:rPr>
          <w:rFonts w:hint="eastAsia"/>
          <w:kern w:val="2"/>
        </w:rPr>
        <w:t xml:space="preserve"> </w:t>
      </w:r>
      <w:r>
        <w:rPr>
          <w:kern w:val="2"/>
        </w:rPr>
        <w:t xml:space="preserve">만약 </w:t>
      </w:r>
      <w:r w:rsidRPr="004033A2">
        <w:rPr>
          <w:rStyle w:val="af4"/>
        </w:rPr>
        <w:t>ASP.NET</w:t>
      </w:r>
      <w:r>
        <w:rPr>
          <w:kern w:val="2"/>
        </w:rPr>
        <w:t xml:space="preserve"> 가 설치되지 않았다면 </w:t>
      </w:r>
      <w:r>
        <w:rPr>
          <w:rFonts w:hint="eastAsia"/>
          <w:kern w:val="2"/>
        </w:rPr>
        <w:t xml:space="preserve">다음과 같은 방법으로 </w:t>
      </w:r>
      <w:r w:rsidRPr="004033A2">
        <w:rPr>
          <w:rStyle w:val="af4"/>
        </w:rPr>
        <w:t>ASP.NET</w:t>
      </w:r>
      <w:r>
        <w:rPr>
          <w:kern w:val="2"/>
        </w:rPr>
        <w:t>를 설치해야</w:t>
      </w:r>
      <w:r>
        <w:rPr>
          <w:rFonts w:hint="eastAsia"/>
          <w:kern w:val="2"/>
        </w:rPr>
        <w:t xml:space="preserve"> 한다.</w:t>
      </w:r>
    </w:p>
    <w:p w:rsidR="004033A2" w:rsidRDefault="004033A2" w:rsidP="00D97571">
      <w:pPr>
        <w:rPr>
          <w:kern w:val="2"/>
        </w:rPr>
      </w:pPr>
    </w:p>
    <w:p w:rsidR="00EB7E32" w:rsidRDefault="009C04EB" w:rsidP="00D97571">
      <w:pPr>
        <w:pStyle w:val="2c"/>
      </w:pPr>
      <w:r>
        <w:rPr>
          <w:rFonts w:hint="eastAsia"/>
        </w:rPr>
        <w:t>(가</w:t>
      </w:r>
      <w:r w:rsidR="00EB7E32">
        <w:t>)</w:t>
      </w:r>
      <w:r w:rsidR="00EB7E32" w:rsidRPr="00D62A8E">
        <w:t>‘</w:t>
      </w:r>
      <w:r w:rsidR="00EB7E32">
        <w:t>시작|실행</w:t>
      </w:r>
      <w:r w:rsidR="00EB7E32" w:rsidRPr="00D62A8E">
        <w:t>’</w:t>
      </w:r>
      <w:r w:rsidR="00EB7E32">
        <w:rPr>
          <w:rFonts w:hint="eastAsia"/>
        </w:rPr>
        <w:t>창에서</w:t>
      </w:r>
      <w:r w:rsidR="00EB7E32">
        <w:t xml:space="preserve"> cmd 를 입력하여 </w:t>
      </w:r>
      <w:r w:rsidR="00EB7E32">
        <w:rPr>
          <w:rFonts w:hint="eastAsia"/>
        </w:rPr>
        <w:t>실행</w:t>
      </w:r>
      <w:r w:rsidR="00EB7E32">
        <w:t xml:space="preserve"> 윈도우를 연다.</w:t>
      </w:r>
    </w:p>
    <w:p w:rsidR="00EB7E32" w:rsidRDefault="009C04EB" w:rsidP="00D97571">
      <w:pPr>
        <w:pStyle w:val="2c"/>
      </w:pPr>
      <w:r>
        <w:rPr>
          <w:rFonts w:hint="eastAsia"/>
        </w:rPr>
        <w:t>(나</w:t>
      </w:r>
      <w:r w:rsidR="00EB7E32">
        <w:t>) .NET Framework 가 설치된 디렉토리로 이동한다.</w:t>
      </w:r>
    </w:p>
    <w:p w:rsidR="00EB7E32" w:rsidRDefault="009C04EB" w:rsidP="00D97571">
      <w:pPr>
        <w:pStyle w:val="2c"/>
      </w:pPr>
      <w:r>
        <w:rPr>
          <w:rFonts w:hint="eastAsia"/>
        </w:rPr>
        <w:t xml:space="preserve">   </w:t>
      </w:r>
      <w:r w:rsidR="0068368C">
        <w:rPr>
          <w:rFonts w:hint="eastAsia"/>
        </w:rPr>
        <w:t xml:space="preserve">   </w:t>
      </w:r>
      <w:r w:rsidR="00EB7E32">
        <w:t>(보통</w:t>
      </w:r>
      <w:r w:rsidR="00EB7E32">
        <w:rPr>
          <w:rFonts w:hint="eastAsia"/>
        </w:rPr>
        <w:t>의 경우</w:t>
      </w:r>
      <w:r w:rsidR="00EB7E32">
        <w:t xml:space="preserve"> : cd C:\WINDOWS\Mi</w:t>
      </w:r>
      <w:r w:rsidR="003C2022">
        <w:t>crosoft.NET\Framework\v</w:t>
      </w:r>
      <w:r w:rsidR="002940B3">
        <w:rPr>
          <w:rFonts w:hint="eastAsia"/>
        </w:rPr>
        <w:t>2</w:t>
      </w:r>
      <w:r w:rsidR="003C2022">
        <w:t>.</w:t>
      </w:r>
      <w:r w:rsidR="002940B3">
        <w:rPr>
          <w:rFonts w:hint="eastAsia"/>
        </w:rPr>
        <w:t>0</w:t>
      </w:r>
      <w:r w:rsidR="003C2022">
        <w:t>.</w:t>
      </w:r>
      <w:r w:rsidR="002940B3">
        <w:rPr>
          <w:rFonts w:hint="eastAsia"/>
        </w:rPr>
        <w:t>507</w:t>
      </w:r>
      <w:r w:rsidR="003C2022">
        <w:t>2</w:t>
      </w:r>
      <w:r w:rsidR="002940B3">
        <w:rPr>
          <w:rFonts w:hint="eastAsia"/>
        </w:rPr>
        <w:t>7</w:t>
      </w:r>
      <w:r w:rsidR="00EB7E32">
        <w:t>)</w:t>
      </w:r>
    </w:p>
    <w:p w:rsidR="00EB7E32" w:rsidRDefault="009C04EB" w:rsidP="00D97571">
      <w:pPr>
        <w:pStyle w:val="2c"/>
      </w:pPr>
      <w:r>
        <w:rPr>
          <w:rFonts w:hint="eastAsia"/>
        </w:rPr>
        <w:t>(다</w:t>
      </w:r>
      <w:r w:rsidR="00EB7E32">
        <w:t>) aspnet_regiis</w:t>
      </w:r>
      <w:r w:rsidR="00EB7E32">
        <w:rPr>
          <w:rFonts w:hint="eastAsia"/>
        </w:rPr>
        <w:t xml:space="preserve"> -i</w:t>
      </w:r>
      <w:r w:rsidR="00EB7E32">
        <w:t xml:space="preserve"> 를 실행한다.</w:t>
      </w:r>
    </w:p>
    <w:p w:rsidR="00EB7E32" w:rsidRDefault="009C04EB" w:rsidP="00D97571">
      <w:pPr>
        <w:pStyle w:val="2c"/>
      </w:pPr>
      <w:r>
        <w:rPr>
          <w:rFonts w:hint="eastAsia"/>
        </w:rPr>
        <w:t>(라</w:t>
      </w:r>
      <w:r w:rsidR="00EB7E32">
        <w:t xml:space="preserve">) </w:t>
      </w:r>
      <w:r w:rsidR="00EB7E32" w:rsidRPr="003C2022">
        <w:rPr>
          <w:rFonts w:hint="eastAsia"/>
          <w:b/>
        </w:rPr>
        <w:t>&lt;그림 1-1</w:t>
      </w:r>
      <w:r w:rsidR="00D23B9E">
        <w:rPr>
          <w:rFonts w:hint="eastAsia"/>
          <w:b/>
        </w:rPr>
        <w:t>5</w:t>
      </w:r>
      <w:r w:rsidR="00EB7E32" w:rsidRPr="003C2022">
        <w:rPr>
          <w:rFonts w:hint="eastAsia"/>
          <w:b/>
        </w:rPr>
        <w:t>&gt;</w:t>
      </w:r>
      <w:r w:rsidR="00EB7E32">
        <w:rPr>
          <w:rFonts w:hint="eastAsia"/>
        </w:rPr>
        <w:t xml:space="preserve">의 예와 같은 </w:t>
      </w:r>
      <w:r w:rsidR="00EB7E32">
        <w:t>메시지</w:t>
      </w:r>
      <w:r w:rsidR="00EB7E32">
        <w:rPr>
          <w:rFonts w:hint="eastAsia"/>
        </w:rPr>
        <w:t>를 표시하며</w:t>
      </w:r>
      <w:r w:rsidR="00EB7E32">
        <w:t xml:space="preserve"> ASP.NET를 웹 사이트에 등록</w:t>
      </w:r>
      <w:r w:rsidR="00EB7E32">
        <w:rPr>
          <w:rFonts w:hint="eastAsia"/>
        </w:rPr>
        <w:t>한</w:t>
      </w:r>
      <w:r w:rsidR="00EB7E32">
        <w:t>다.</w:t>
      </w:r>
    </w:p>
    <w:p w:rsidR="00EB7E32" w:rsidRDefault="009C04EB" w:rsidP="00D97571">
      <w:pPr>
        <w:pStyle w:val="2c"/>
      </w:pPr>
      <w:r>
        <w:rPr>
          <w:rFonts w:hint="eastAsia"/>
        </w:rPr>
        <w:t>(마</w:t>
      </w:r>
      <w:r w:rsidR="00EB7E32">
        <w:t>) 웹 사이트 등록</w:t>
      </w:r>
      <w:r w:rsidR="00EB7E32">
        <w:rPr>
          <w:rFonts w:hint="eastAsia"/>
        </w:rPr>
        <w:t xml:space="preserve"> </w:t>
      </w:r>
      <w:r w:rsidR="00EB7E32">
        <w:t>정보</w:t>
      </w:r>
      <w:r w:rsidR="00EB7E32">
        <w:rPr>
          <w:rFonts w:hint="eastAsia"/>
        </w:rPr>
        <w:t xml:space="preserve"> 대화상자의</w:t>
      </w:r>
      <w:r w:rsidR="00EB7E32">
        <w:t xml:space="preserve"> HTTP 헤더 탭에서 ASP.NET 등록을 확인한다.</w:t>
      </w:r>
    </w:p>
    <w:p w:rsidR="00EB7E32" w:rsidRDefault="00EB7E32" w:rsidP="00D97571">
      <w:pPr>
        <w:rPr>
          <w:kern w:val="2"/>
        </w:rPr>
      </w:pPr>
      <w:r>
        <w:rPr>
          <w:kern w:val="2"/>
        </w:rPr>
        <w:t> </w:t>
      </w:r>
    </w:p>
    <w:p w:rsidR="00EB7E32" w:rsidRDefault="00BE0D8D" w:rsidP="00D97571">
      <w:pPr>
        <w:pStyle w:val="af0"/>
        <w:rPr>
          <w:szCs w:val="20"/>
        </w:rPr>
      </w:pPr>
      <w:r>
        <w:rPr>
          <w:rFonts w:hint="eastAsia"/>
        </w:rPr>
        <w:lastRenderedPageBreak/>
        <w:drawing>
          <wp:inline distT="0" distB="0" distL="0" distR="0">
            <wp:extent cx="3935730" cy="2574925"/>
            <wp:effectExtent l="19050" t="0" r="762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257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>&lt;그림 1-1</w:t>
      </w:r>
      <w:r w:rsidR="00D23B9E">
        <w:rPr>
          <w:rFonts w:hint="eastAsia"/>
        </w:rPr>
        <w:t>5</w:t>
      </w:r>
      <w:r>
        <w:t>&gt; 실행 윈도우에서 ASP.NET을 등록하는 화면의 예</w:t>
      </w:r>
    </w:p>
    <w:p w:rsidR="00EB7E32" w:rsidRDefault="00EB7E32" w:rsidP="00D97571">
      <w:pPr>
        <w:pStyle w:val="af6"/>
        <w:rPr>
          <w:kern w:val="2"/>
        </w:rPr>
      </w:pPr>
      <w:r>
        <w:rPr>
          <w:b/>
          <w:bCs/>
          <w:kern w:val="2"/>
        </w:rPr>
        <w:t>참고)</w:t>
      </w:r>
      <w:r>
        <w:rPr>
          <w:kern w:val="2"/>
        </w:rPr>
        <w:t xml:space="preserve"> 웹 사이트에 ASP.NET의 등록은 </w:t>
      </w:r>
      <w:r>
        <w:rPr>
          <w:b/>
          <w:bCs/>
          <w:kern w:val="2"/>
        </w:rPr>
        <w:t>인터넷 정보서비스를 먼저 설치하고 .NET Framework를 설치</w:t>
      </w:r>
      <w:r>
        <w:rPr>
          <w:kern w:val="2"/>
        </w:rPr>
        <w:t>하면 자동으로 등록</w:t>
      </w:r>
      <w:r>
        <w:rPr>
          <w:rFonts w:hint="eastAsia"/>
          <w:kern w:val="2"/>
        </w:rPr>
        <w:t xml:space="preserve">되나 </w:t>
      </w:r>
      <w:r>
        <w:rPr>
          <w:kern w:val="2"/>
        </w:rPr>
        <w:t xml:space="preserve">프로그램 설치순서가 </w:t>
      </w:r>
      <w:r>
        <w:rPr>
          <w:rFonts w:hint="eastAsia"/>
          <w:kern w:val="2"/>
        </w:rPr>
        <w:t>바뀌면 위의 예와 같은 방법으로 등록해야 한다.</w:t>
      </w:r>
      <w:r w:rsidR="00906256">
        <w:rPr>
          <w:rFonts w:hint="eastAsia"/>
          <w:kern w:val="2"/>
        </w:rPr>
        <w:t>(서버 2003 이상의 버전은 순서에 상관없다.)</w:t>
      </w:r>
    </w:p>
    <w:p w:rsidR="00EB7E32" w:rsidRDefault="00EB7E32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EB7E32" w:rsidRDefault="00EB7E32" w:rsidP="00D97571">
      <w:pPr>
        <w:pStyle w:val="31"/>
      </w:pPr>
      <w:bookmarkStart w:id="11" w:name="_Toc232923249"/>
      <w:r>
        <w:rPr>
          <w:rFonts w:hint="eastAsia"/>
        </w:rPr>
        <w:t>1.4.5 웹 사이트 시작</w:t>
      </w:r>
      <w:bookmarkEnd w:id="11"/>
      <w:r w:rsidR="009A3A21" w:rsidRPr="00C71C0C">
        <w:fldChar w:fldCharType="begin"/>
      </w:r>
      <w:r w:rsidR="002940B3" w:rsidRPr="00C71C0C">
        <w:instrText xml:space="preserve"> </w:instrText>
      </w:r>
      <w:r w:rsidR="002940B3" w:rsidRPr="00C71C0C">
        <w:rPr>
          <w:color w:val="0000FF"/>
        </w:rPr>
        <w:instrText xml:space="preserve">XE </w:instrText>
      </w:r>
      <w:r w:rsidR="002940B3" w:rsidRPr="00C71C0C">
        <w:rPr>
          <w:color w:val="auto"/>
        </w:rPr>
        <w:instrText>"</w:instrText>
      </w:r>
      <w:r w:rsidR="002940B3">
        <w:rPr>
          <w:rFonts w:hint="eastAsia"/>
          <w:color w:val="auto"/>
        </w:rPr>
        <w:instrText>웹 사이트 시작</w:instrText>
      </w:r>
      <w:r w:rsidR="002940B3" w:rsidRPr="00C71C0C">
        <w:rPr>
          <w:color w:val="auto"/>
        </w:rPr>
        <w:instrText>"</w:instrText>
      </w:r>
      <w:r w:rsidR="002940B3"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pPr>
        <w:rPr>
          <w:kern w:val="2"/>
        </w:rPr>
      </w:pPr>
      <w:r>
        <w:rPr>
          <w:rFonts w:hint="eastAsia"/>
        </w:rPr>
        <w:t xml:space="preserve">웹 사이트 등록 정보 대화상자의 모든 설정을 완료한 후 </w:t>
      </w:r>
      <w:r>
        <w:rPr>
          <w:kern w:val="2"/>
        </w:rPr>
        <w:t>웹 사이트</w:t>
      </w:r>
      <w:r>
        <w:rPr>
          <w:rFonts w:hint="eastAsia"/>
          <w:kern w:val="2"/>
        </w:rPr>
        <w:t>의</w:t>
      </w:r>
      <w:r>
        <w:rPr>
          <w:kern w:val="2"/>
        </w:rPr>
        <w:t xml:space="preserve"> ‘동작|시작’ 메뉴를 선택하여 웹 사이트를 시작</w:t>
      </w:r>
      <w:r w:rsidR="002940B3">
        <w:rPr>
          <w:rFonts w:hint="eastAsia"/>
          <w:kern w:val="2"/>
        </w:rPr>
        <w:t>(또는 다시시작)</w:t>
      </w:r>
      <w:r>
        <w:rPr>
          <w:kern w:val="2"/>
        </w:rPr>
        <w:t>한다.</w:t>
      </w:r>
    </w:p>
    <w:p w:rsidR="00EB7E32" w:rsidRDefault="00EB7E32" w:rsidP="00D97571">
      <w:pPr>
        <w:rPr>
          <w:kern w:val="2"/>
        </w:rPr>
      </w:pPr>
    </w:p>
    <w:p w:rsidR="005B38BC" w:rsidRPr="002940B3" w:rsidRDefault="005B38BC" w:rsidP="00D97571">
      <w:pPr>
        <w:rPr>
          <w:kern w:val="2"/>
        </w:rPr>
      </w:pPr>
    </w:p>
    <w:p w:rsidR="00EB7E32" w:rsidRDefault="00EB7E32" w:rsidP="00D97571">
      <w:pPr>
        <w:rPr>
          <w:kern w:val="2"/>
        </w:rPr>
      </w:pPr>
    </w:p>
    <w:p w:rsidR="00EB7E32" w:rsidRDefault="00EB7E32" w:rsidP="00D97571">
      <w:pPr>
        <w:pStyle w:val="21"/>
        <w:rPr>
          <w:kern w:val="2"/>
        </w:rPr>
      </w:pPr>
      <w:bookmarkStart w:id="12" w:name="_Toc232923250"/>
      <w:r>
        <w:rPr>
          <w:rFonts w:hint="eastAsia"/>
        </w:rPr>
        <w:t>1.5 작업 및 실행파일 복사</w:t>
      </w:r>
      <w:bookmarkEnd w:id="12"/>
      <w:r w:rsidR="009A3A21" w:rsidRPr="00C71C0C">
        <w:fldChar w:fldCharType="begin"/>
      </w:r>
      <w:r w:rsidR="002940B3" w:rsidRPr="00C71C0C">
        <w:instrText xml:space="preserve"> </w:instrText>
      </w:r>
      <w:r w:rsidR="002940B3" w:rsidRPr="00C71C0C">
        <w:rPr>
          <w:color w:val="0000FF"/>
        </w:rPr>
        <w:instrText xml:space="preserve">XE </w:instrText>
      </w:r>
      <w:r w:rsidR="002940B3" w:rsidRPr="00C71C0C">
        <w:rPr>
          <w:color w:val="auto"/>
        </w:rPr>
        <w:instrText>"</w:instrText>
      </w:r>
      <w:r w:rsidR="002940B3">
        <w:rPr>
          <w:rFonts w:hint="eastAsia"/>
          <w:color w:val="auto"/>
        </w:rPr>
        <w:instrText>작업 및 실행파일 복사</w:instrText>
      </w:r>
      <w:r w:rsidR="002940B3" w:rsidRPr="00C71C0C">
        <w:rPr>
          <w:color w:val="auto"/>
        </w:rPr>
        <w:instrText>"</w:instrText>
      </w:r>
      <w:r w:rsidR="002940B3"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pPr>
        <w:rPr>
          <w:color w:val="auto"/>
          <w:kern w:val="2"/>
          <w:szCs w:val="24"/>
        </w:rPr>
      </w:pPr>
      <w:r>
        <w:t>웹 서버를 위한 그래픽/스크립트 등의 작업을 완료한 후 인터넷 정보 서비스에서 설정한 웹 사이트 디렉토리로 작업내용과 실행파일을 복사해야 한다.</w:t>
      </w:r>
    </w:p>
    <w:p w:rsidR="00EB7E32" w:rsidRDefault="00EB7E32" w:rsidP="00D97571">
      <w:r>
        <w:t>스튜디오의 ‘환경|웹서버 설정</w:t>
      </w:r>
      <w:r w:rsidR="000C2C0D">
        <w:rPr>
          <w:rFonts w:hint="eastAsia"/>
        </w:rPr>
        <w:t>|웹서버 설정</w:t>
      </w:r>
      <w:r>
        <w:t>’</w:t>
      </w:r>
      <w:r>
        <w:rPr>
          <w:rFonts w:hint="eastAsia"/>
        </w:rPr>
        <w:t xml:space="preserve">을 </w:t>
      </w:r>
      <w:r>
        <w:t xml:space="preserve">선택하면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1</w:t>
      </w:r>
      <w:r w:rsidRPr="005662C6">
        <w:rPr>
          <w:rStyle w:val="-0"/>
          <w:rFonts w:hint="eastAsia"/>
        </w:rPr>
        <w:t>-1</w:t>
      </w:r>
      <w:r w:rsidR="002940B3">
        <w:rPr>
          <w:rStyle w:val="-0"/>
          <w:rFonts w:hint="eastAsia"/>
        </w:rPr>
        <w:t>6</w:t>
      </w:r>
      <w:r w:rsidRPr="005662C6">
        <w:rPr>
          <w:rStyle w:val="-0"/>
        </w:rPr>
        <w:t>&gt;</w:t>
      </w:r>
      <w:r w:rsidR="002940B3">
        <w:rPr>
          <w:rFonts w:hint="eastAsia"/>
        </w:rPr>
        <w:t>과</w:t>
      </w:r>
      <w:r>
        <w:t xml:space="preserve"> 같은 대화상자가 나타나는데 여기서 웹 서버 작업과 실행파일을 복사할 수 있다.</w:t>
      </w:r>
      <w:r w:rsidR="005662C6">
        <w:rPr>
          <w:rFonts w:hint="eastAsia"/>
        </w:rPr>
        <w:t xml:space="preserve">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1</w:t>
      </w:r>
      <w:r w:rsidRPr="005662C6">
        <w:rPr>
          <w:rStyle w:val="-0"/>
          <w:rFonts w:hint="eastAsia"/>
        </w:rPr>
        <w:t>-1</w:t>
      </w:r>
      <w:r w:rsidR="002940B3">
        <w:rPr>
          <w:rStyle w:val="-0"/>
          <w:rFonts w:hint="eastAsia"/>
        </w:rPr>
        <w:t>6</w:t>
      </w:r>
      <w:r w:rsidRPr="005662C6">
        <w:rPr>
          <w:rStyle w:val="-0"/>
        </w:rPr>
        <w:t>&gt;</w:t>
      </w:r>
      <w:r>
        <w:rPr>
          <w:rFonts w:hint="eastAsia"/>
        </w:rPr>
        <w:t xml:space="preserve">의 대화상자에서 </w:t>
      </w:r>
      <w:r>
        <w:t>복사할 항목</w:t>
      </w:r>
      <w:r w:rsidR="005662C6">
        <w:t>(</w:t>
      </w:r>
      <w:r>
        <w:t>웹 서버 프로그램, 현재 작업 프로젝트)</w:t>
      </w:r>
      <w:r>
        <w:rPr>
          <w:rFonts w:hint="eastAsia"/>
        </w:rPr>
        <w:t xml:space="preserve">과 </w:t>
      </w:r>
      <w:r>
        <w:t xml:space="preserve">인터넷 정보 서비스에서 설정한 루트 디렉토리를 설정한 후 </w:t>
      </w:r>
      <w:r w:rsidR="00BE0D8D">
        <w:rPr>
          <w:noProof/>
          <w:position w:val="-4"/>
        </w:rPr>
        <w:drawing>
          <wp:inline distT="0" distB="0" distL="0" distR="0">
            <wp:extent cx="424180" cy="124460"/>
            <wp:effectExtent l="19050" t="0" r="0" b="0"/>
            <wp:docPr id="27" name="그림 27" descr="10-12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0-12-0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12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버</w:t>
      </w:r>
      <w:r>
        <w:rPr>
          <w:rFonts w:hint="eastAsia"/>
        </w:rPr>
        <w:t>튼</w:t>
      </w:r>
      <w:r>
        <w:t xml:space="preserve">을 누르면 </w:t>
      </w:r>
      <w:r>
        <w:rPr>
          <w:rFonts w:hint="eastAsia"/>
        </w:rPr>
        <w:t xml:space="preserve">선택한 내용을 웹서버 루트 디렉토리로 </w:t>
      </w:r>
      <w:r>
        <w:t>복사</w:t>
      </w:r>
      <w:r>
        <w:rPr>
          <w:rFonts w:hint="eastAsia"/>
        </w:rPr>
        <w:t>한</w:t>
      </w:r>
      <w:r>
        <w:t>다.</w:t>
      </w:r>
      <w:r w:rsidR="005662C6">
        <w:rPr>
          <w:rFonts w:hint="eastAsia"/>
        </w:rPr>
        <w:t xml:space="preserve"> </w:t>
      </w:r>
      <w:r>
        <w:t>복사가 진행되면 아래쪽 상태표시 화면에 현재</w:t>
      </w:r>
      <w:r w:rsidR="00E42A59">
        <w:rPr>
          <w:rFonts w:hint="eastAsia"/>
        </w:rPr>
        <w:t xml:space="preserve"> </w:t>
      </w:r>
      <w:r>
        <w:t>복사 중인 파일명과 디렉토리를 보여</w:t>
      </w:r>
      <w:r>
        <w:rPr>
          <w:rFonts w:hint="eastAsia"/>
        </w:rPr>
        <w:t xml:space="preserve">주며 </w:t>
      </w:r>
      <w:r>
        <w:t>복사</w:t>
      </w:r>
      <w:r>
        <w:lastRenderedPageBreak/>
        <w:t xml:space="preserve">가 완료되면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1-1</w:t>
      </w:r>
      <w:r w:rsidR="002940B3">
        <w:rPr>
          <w:rStyle w:val="-0"/>
          <w:rFonts w:hint="eastAsia"/>
        </w:rPr>
        <w:t>7</w:t>
      </w:r>
      <w:r w:rsidRPr="005662C6">
        <w:rPr>
          <w:rStyle w:val="-0"/>
        </w:rPr>
        <w:t>&gt;</w:t>
      </w:r>
      <w:r>
        <w:rPr>
          <w:rFonts w:hint="eastAsia"/>
        </w:rPr>
        <w:t>과</w:t>
      </w:r>
      <w:r>
        <w:t xml:space="preserve"> 같은 복사완료 대화상자를 표시한다. </w:t>
      </w:r>
    </w:p>
    <w:p w:rsidR="000C2C0D" w:rsidRDefault="000C2C0D" w:rsidP="00D97571">
      <w:pPr>
        <w:rPr>
          <w:kern w:val="2"/>
        </w:rPr>
      </w:pP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1</w:t>
      </w:r>
      <w:r w:rsidRPr="005662C6">
        <w:rPr>
          <w:rStyle w:val="-0"/>
          <w:rFonts w:hint="eastAsia"/>
        </w:rPr>
        <w:t>-1</w:t>
      </w:r>
      <w:r>
        <w:rPr>
          <w:rStyle w:val="-0"/>
          <w:rFonts w:hint="eastAsia"/>
        </w:rPr>
        <w:t>8</w:t>
      </w:r>
      <w:r w:rsidRPr="005662C6">
        <w:rPr>
          <w:rStyle w:val="-0"/>
        </w:rPr>
        <w:t>&gt;</w:t>
      </w:r>
      <w:r>
        <w:rPr>
          <w:rFonts w:hint="eastAsia"/>
        </w:rPr>
        <w:t>은 웹서버 설정 대화상자의 설정 탭을 선택한 화면인데 여기서 사용자 정의 메뉴 사용여부를 설정할 수 있다.</w:t>
      </w:r>
    </w:p>
    <w:p w:rsidR="00EB7E32" w:rsidRDefault="00BE0D8D" w:rsidP="00D97571">
      <w:pPr>
        <w:pStyle w:val="29"/>
        <w:spacing w:before="189"/>
        <w:rPr>
          <w:kern w:val="2"/>
        </w:rPr>
      </w:pPr>
      <w:r w:rsidRPr="005B38BC">
        <w:drawing>
          <wp:inline distT="0" distB="0" distL="0" distR="0">
            <wp:extent cx="3231833" cy="2074069"/>
            <wp:effectExtent l="19050" t="0" r="6667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33" cy="207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>&lt;그림 1</w:t>
      </w:r>
      <w:r>
        <w:rPr>
          <w:rFonts w:hint="eastAsia"/>
        </w:rPr>
        <w:t>-1</w:t>
      </w:r>
      <w:r w:rsidR="002940B3">
        <w:rPr>
          <w:rFonts w:hint="eastAsia"/>
        </w:rPr>
        <w:t>6</w:t>
      </w:r>
      <w:r>
        <w:t>&gt; 웹 서버 작업과 실행파일 복사를 위한 웹 서버 설정 대화상자</w:t>
      </w:r>
      <w:r>
        <w:rPr>
          <w:rFonts w:hint="eastAsia"/>
        </w:rPr>
        <w:t>의 예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drawing>
          <wp:inline distT="0" distB="0" distL="0" distR="0">
            <wp:extent cx="1324928" cy="941070"/>
            <wp:effectExtent l="19050" t="0" r="8572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928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1-1</w:t>
      </w:r>
      <w:r w:rsidR="002940B3">
        <w:rPr>
          <w:rFonts w:hint="eastAsia"/>
        </w:rPr>
        <w:t>7</w:t>
      </w:r>
      <w:r>
        <w:t>&gt; 복사완료 확인 대화상자</w:t>
      </w:r>
      <w:r>
        <w:rPr>
          <w:rFonts w:hint="eastAsia"/>
        </w:rPr>
        <w:t>의 예</w:t>
      </w:r>
    </w:p>
    <w:p w:rsidR="000C2C0D" w:rsidRDefault="00BE0D8D" w:rsidP="00D97571">
      <w:pPr>
        <w:pStyle w:val="29"/>
        <w:spacing w:before="189"/>
        <w:rPr>
          <w:kern w:val="2"/>
        </w:rPr>
      </w:pPr>
      <w:r w:rsidRPr="005B38BC">
        <w:drawing>
          <wp:inline distT="0" distB="0" distL="0" distR="0">
            <wp:extent cx="3231833" cy="2074069"/>
            <wp:effectExtent l="19050" t="0" r="6667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33" cy="207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C0D" w:rsidRDefault="000C2C0D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1-18</w:t>
      </w:r>
      <w:r>
        <w:t xml:space="preserve">&gt; </w:t>
      </w:r>
      <w:r>
        <w:rPr>
          <w:rFonts w:hint="eastAsia"/>
        </w:rPr>
        <w:t>웹 서버 설정 대화상자의 설정 탭의 예</w:t>
      </w:r>
    </w:p>
    <w:p w:rsidR="00EB7E32" w:rsidRDefault="00EB7E32" w:rsidP="00D97571">
      <w:pPr>
        <w:pStyle w:val="21"/>
        <w:rPr>
          <w:kern w:val="2"/>
        </w:rPr>
      </w:pPr>
      <w:bookmarkStart w:id="13" w:name="_Toc232923251"/>
      <w:r>
        <w:rPr>
          <w:rFonts w:hint="eastAsia"/>
        </w:rPr>
        <w:lastRenderedPageBreak/>
        <w:t>1.6 웹 서버와 로컬 서버와의 연결</w:t>
      </w:r>
      <w:r w:rsidR="00D441DE">
        <w:rPr>
          <w:rFonts w:hint="eastAsia"/>
        </w:rPr>
        <w:t>설정</w:t>
      </w:r>
      <w:bookmarkEnd w:id="13"/>
      <w:r w:rsidR="009A3A21" w:rsidRPr="00C71C0C">
        <w:fldChar w:fldCharType="begin"/>
      </w:r>
      <w:r w:rsidR="000C2C0D" w:rsidRPr="00C71C0C">
        <w:instrText xml:space="preserve"> </w:instrText>
      </w:r>
      <w:r w:rsidR="000C2C0D" w:rsidRPr="00C71C0C">
        <w:rPr>
          <w:color w:val="0000FF"/>
        </w:rPr>
        <w:instrText xml:space="preserve">XE </w:instrText>
      </w:r>
      <w:r w:rsidR="000C2C0D" w:rsidRPr="00C71C0C">
        <w:rPr>
          <w:color w:val="auto"/>
        </w:rPr>
        <w:instrText>"</w:instrText>
      </w:r>
      <w:r w:rsidR="000C2C0D">
        <w:rPr>
          <w:rFonts w:hint="eastAsia"/>
          <w:color w:val="auto"/>
        </w:rPr>
        <w:instrText>웹 서버와 로컬 서버와의 연결</w:instrText>
      </w:r>
      <w:r w:rsidR="00D441DE">
        <w:rPr>
          <w:rFonts w:hint="eastAsia"/>
          <w:color w:val="auto"/>
        </w:rPr>
        <w:instrText>설정</w:instrText>
      </w:r>
      <w:r w:rsidR="000C2C0D" w:rsidRPr="00C71C0C">
        <w:rPr>
          <w:color w:val="auto"/>
        </w:rPr>
        <w:instrText>"</w:instrText>
      </w:r>
      <w:r w:rsidR="000C2C0D"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r>
        <w:t xml:space="preserve">웹 서버는 </w:t>
      </w:r>
      <w:r>
        <w:rPr>
          <w:rFonts w:hint="eastAsia"/>
        </w:rPr>
        <w:t>기본</w:t>
      </w:r>
      <w:r>
        <w:t xml:space="preserve"> 감시/제어를 하는 로컬 서버와 통신하여 웹 클라이언트에 통신 데이터 등을 전송하는 구조이므로 웹 서버와 로컬</w:t>
      </w:r>
      <w:r>
        <w:rPr>
          <w:rFonts w:hint="eastAsia"/>
        </w:rPr>
        <w:t xml:space="preserve"> 서버에 대한</w:t>
      </w:r>
      <w:r>
        <w:t xml:space="preserve"> 연결</w:t>
      </w:r>
      <w:r>
        <w:rPr>
          <w:rFonts w:hint="eastAsia"/>
        </w:rPr>
        <w:t>을</w:t>
      </w:r>
      <w:r>
        <w:t xml:space="preserve"> </w:t>
      </w:r>
      <w:r w:rsidRPr="005662C6">
        <w:rPr>
          <w:rStyle w:val="af4"/>
        </w:rPr>
        <w:t>WebConfig.exe</w:t>
      </w:r>
      <w:r>
        <w:t>로 설정해야 한다.</w:t>
      </w:r>
      <w:r w:rsidR="005662C6">
        <w:rPr>
          <w:rFonts w:hint="eastAsia"/>
        </w:rPr>
        <w:t xml:space="preserve"> </w:t>
      </w:r>
      <w:r>
        <w:t>또한 로컬 서버 실행 프로그램</w:t>
      </w:r>
      <w:r>
        <w:rPr>
          <w:rFonts w:hint="eastAsia"/>
        </w:rPr>
        <w:t xml:space="preserve">의 </w:t>
      </w:r>
      <w:r>
        <w:t>‘</w:t>
      </w:r>
      <w:r>
        <w:rPr>
          <w:rFonts w:hint="eastAsia"/>
        </w:rPr>
        <w:t>환경설정|공유 서버</w:t>
      </w:r>
      <w:r>
        <w:t>’에서도</w:t>
      </w:r>
      <w:r>
        <w:rPr>
          <w:rFonts w:hint="eastAsia"/>
        </w:rPr>
        <w:t xml:space="preserve"> 사용할 통신포트를 설정한다</w:t>
      </w:r>
      <w:r w:rsidR="005662C6">
        <w:rPr>
          <w:rFonts w:hint="eastAsia"/>
        </w:rPr>
        <w:t>.(</w:t>
      </w:r>
      <w:r>
        <w:rPr>
          <w:rFonts w:hint="eastAsia"/>
        </w:rPr>
        <w:t>사용자 설명서 참조)</w:t>
      </w:r>
    </w:p>
    <w:p w:rsidR="005B38BC" w:rsidRDefault="005B38BC" w:rsidP="00D97571"/>
    <w:p w:rsidR="005B38BC" w:rsidRDefault="005B38BC" w:rsidP="00D97571"/>
    <w:p w:rsidR="00347B3E" w:rsidRDefault="00347B3E" w:rsidP="00D97571"/>
    <w:p w:rsidR="00347B3E" w:rsidRDefault="00347B3E" w:rsidP="00D97571">
      <w:pPr>
        <w:pStyle w:val="31"/>
        <w:rPr>
          <w:kern w:val="2"/>
        </w:rPr>
      </w:pPr>
      <w:bookmarkStart w:id="14" w:name="_Toc232923252"/>
      <w:r>
        <w:rPr>
          <w:rFonts w:hint="eastAsia"/>
        </w:rPr>
        <w:t>1.6.1 웹 설정 프로그</w:t>
      </w:r>
      <w:r w:rsidR="00E42A59">
        <w:rPr>
          <w:rFonts w:hint="eastAsia"/>
        </w:rPr>
        <w:t>램</w:t>
      </w:r>
      <w:r>
        <w:rPr>
          <w:rFonts w:hint="eastAsia"/>
        </w:rPr>
        <w:t>으로 설정</w:t>
      </w:r>
      <w:bookmarkEnd w:id="14"/>
      <w:r w:rsidR="009A3A21" w:rsidRPr="00C71C0C">
        <w:fldChar w:fldCharType="begin"/>
      </w:r>
      <w:r w:rsidRPr="00C71C0C">
        <w:instrText xml:space="preserve"> </w:instrText>
      </w:r>
      <w:r w:rsidRPr="00C71C0C">
        <w:rPr>
          <w:color w:val="0000FF"/>
        </w:rPr>
        <w:instrText xml:space="preserve">XE </w:instrText>
      </w:r>
      <w:r w:rsidRPr="00C71C0C">
        <w:rPr>
          <w:color w:val="auto"/>
        </w:rPr>
        <w:instrText>"</w:instrText>
      </w:r>
      <w:r>
        <w:rPr>
          <w:rFonts w:hint="eastAsia"/>
          <w:color w:val="auto"/>
        </w:rPr>
        <w:instrText>웹 설정 프로그램으로 설정</w:instrText>
      </w:r>
      <w:r w:rsidRPr="00C71C0C">
        <w:rPr>
          <w:color w:val="auto"/>
        </w:rPr>
        <w:instrText>"</w:instrText>
      </w:r>
      <w:r w:rsidRPr="00C71C0C">
        <w:instrText xml:space="preserve"> </w:instrText>
      </w:r>
      <w:r w:rsidR="009A3A21" w:rsidRPr="00C71C0C">
        <w:fldChar w:fldCharType="end"/>
      </w:r>
    </w:p>
    <w:p w:rsidR="00EB7E32" w:rsidRDefault="00EB7E32" w:rsidP="00D97571">
      <w:r>
        <w:t>설정한 웹 사이트 기본 디렉토리에 실행파일 등을 복사한 후 ‘기본디렉토리</w:t>
      </w:r>
      <w:r w:rsidRPr="005662C6">
        <w:rPr>
          <w:rStyle w:val="af4"/>
        </w:rPr>
        <w:t>\AutoWeb\Runtime\WebConfig.exe’</w:t>
      </w:r>
      <w:r>
        <w:t xml:space="preserve">를 실행하면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1-1</w:t>
      </w:r>
      <w:r w:rsidR="000C2C0D">
        <w:rPr>
          <w:rStyle w:val="-0"/>
          <w:rFonts w:hint="eastAsia"/>
        </w:rPr>
        <w:t>9</w:t>
      </w:r>
      <w:r w:rsidRPr="005662C6">
        <w:rPr>
          <w:rStyle w:val="-0"/>
        </w:rPr>
        <w:t>&gt;</w:t>
      </w:r>
      <w:r>
        <w:rPr>
          <w:rFonts w:hint="eastAsia"/>
        </w:rPr>
        <w:t>와 같은</w:t>
      </w:r>
      <w:r>
        <w:t xml:space="preserve"> 웹 설정 프로그램이 나타난다.</w:t>
      </w:r>
      <w:r w:rsidR="005662C6">
        <w:rPr>
          <w:rFonts w:hint="eastAsia"/>
        </w:rPr>
        <w:t xml:space="preserve">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1-1</w:t>
      </w:r>
      <w:r w:rsidR="000C2C0D">
        <w:rPr>
          <w:rStyle w:val="-0"/>
          <w:rFonts w:hint="eastAsia"/>
        </w:rPr>
        <w:t>9</w:t>
      </w:r>
      <w:r w:rsidRPr="005662C6">
        <w:rPr>
          <w:rStyle w:val="-0"/>
        </w:rPr>
        <w:t>&gt;</w:t>
      </w:r>
      <w:r>
        <w:rPr>
          <w:rFonts w:hint="eastAsia"/>
        </w:rPr>
        <w:t>와 같은 웹 설정 프로그램의</w:t>
      </w:r>
      <w:r>
        <w:t xml:space="preserve"> ‘파일|웹 설정’</w:t>
      </w:r>
      <w:r>
        <w:rPr>
          <w:rFonts w:hint="eastAsia"/>
        </w:rPr>
        <w:t>을</w:t>
      </w:r>
      <w:r>
        <w:t xml:space="preserve"> 선택하면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 w:rsidR="000C2C0D">
        <w:rPr>
          <w:rStyle w:val="-0"/>
          <w:rFonts w:hint="eastAsia"/>
        </w:rPr>
        <w:t>20</w:t>
      </w:r>
      <w:r w:rsidRPr="005662C6">
        <w:rPr>
          <w:rStyle w:val="-0"/>
        </w:rPr>
        <w:t>&gt;</w:t>
      </w:r>
      <w:r>
        <w:t>의 대화상자가 나타</w:t>
      </w:r>
      <w:r>
        <w:rPr>
          <w:rFonts w:hint="eastAsia"/>
        </w:rPr>
        <w:t>나는데 여기서 다음과 같은 내용을 입력한다.</w:t>
      </w:r>
    </w:p>
    <w:p w:rsidR="00347B3E" w:rsidRDefault="00347B3E" w:rsidP="00D97571"/>
    <w:p w:rsidR="00347B3E" w:rsidRDefault="00347B3E" w:rsidP="00D97571">
      <w:r>
        <w:rPr>
          <w:rFonts w:hint="eastAsia"/>
        </w:rPr>
        <w:t>주의) 웹 설정 프로그램에 의해 웹 서버와 로컬 서버와의 연결설정은 Windows XP, Server 2003 이전 버전에서만 사용가능하고 Windows Vista, Server2008</w:t>
      </w:r>
      <w:r w:rsidR="00411E12">
        <w:rPr>
          <w:rFonts w:hint="eastAsia"/>
        </w:rPr>
        <w:t>, Windows 7</w:t>
      </w:r>
      <w:r>
        <w:rPr>
          <w:rFonts w:hint="eastAsia"/>
        </w:rPr>
        <w:t xml:space="preserve"> 등은 </w:t>
      </w:r>
      <w:r>
        <w:t>‘</w:t>
      </w:r>
      <w:r>
        <w:rPr>
          <w:rFonts w:hint="eastAsia"/>
        </w:rPr>
        <w:t>web.config</w:t>
      </w:r>
      <w:r>
        <w:t>’</w:t>
      </w:r>
      <w:r>
        <w:rPr>
          <w:rFonts w:hint="eastAsia"/>
        </w:rPr>
        <w:t xml:space="preserve"> 파일에 설정해야 한다.</w:t>
      </w:r>
    </w:p>
    <w:p w:rsidR="005662C6" w:rsidRDefault="005662C6" w:rsidP="00D97571">
      <w:pPr>
        <w:pStyle w:val="-"/>
      </w:pPr>
    </w:p>
    <w:tbl>
      <w:tblPr>
        <w:tblW w:w="0" w:type="auto"/>
        <w:tblLook w:val="00BF"/>
      </w:tblPr>
      <w:tblGrid>
        <w:gridCol w:w="771"/>
        <w:gridCol w:w="330"/>
        <w:gridCol w:w="1417"/>
        <w:gridCol w:w="4501"/>
      </w:tblGrid>
      <w:tr w:rsidR="006C4277" w:rsidRPr="006C4277" w:rsidTr="000557E5">
        <w:tc>
          <w:tcPr>
            <w:tcW w:w="7019" w:type="dxa"/>
            <w:gridSpan w:val="4"/>
          </w:tcPr>
          <w:p w:rsidR="006C4277" w:rsidRPr="006C4277" w:rsidRDefault="006C4277" w:rsidP="00D97571">
            <w:pPr>
              <w:pStyle w:val="26"/>
            </w:pPr>
            <w:r w:rsidRPr="000557E5">
              <w:rPr>
                <w:b/>
              </w:rPr>
              <w:t>메인 로컬 IP</w:t>
            </w:r>
            <w:r w:rsidRPr="006C4277">
              <w:t xml:space="preserve"> : 로컬 서버의 IP 번지를 입력.</w:t>
            </w:r>
            <w:r w:rsidR="007B3F0E" w:rsidRPr="00C71C0C">
              <w:t xml:space="preserve"> </w:t>
            </w:r>
            <w:r w:rsidR="009A3A21" w:rsidRPr="007B3F0E">
              <w:fldChar w:fldCharType="begin"/>
            </w:r>
            <w:r w:rsidR="007B3F0E" w:rsidRPr="007B3F0E">
              <w:instrText xml:space="preserve"> </w:instrText>
            </w:r>
            <w:r w:rsidR="007B3F0E" w:rsidRPr="007B3F0E">
              <w:rPr>
                <w:color w:val="0000FF"/>
              </w:rPr>
              <w:instrText xml:space="preserve">XE </w:instrText>
            </w:r>
            <w:r w:rsidR="007B3F0E" w:rsidRPr="007B3F0E">
              <w:rPr>
                <w:color w:val="auto"/>
              </w:rPr>
              <w:instrText>"</w:instrText>
            </w:r>
            <w:r w:rsidR="007B3F0E" w:rsidRPr="007B3F0E">
              <w:rPr>
                <w:rFonts w:hint="eastAsia"/>
                <w:color w:val="auto"/>
              </w:rPr>
              <w:instrText>메인 로컬 IP</w:instrText>
            </w:r>
            <w:r w:rsidR="007B3F0E" w:rsidRPr="007B3F0E">
              <w:rPr>
                <w:color w:val="auto"/>
              </w:rPr>
              <w:instrText>"</w:instrText>
            </w:r>
            <w:r w:rsidR="007B3F0E" w:rsidRPr="007B3F0E">
              <w:instrText xml:space="preserve"> </w:instrText>
            </w:r>
            <w:r w:rsidR="009A3A21" w:rsidRPr="007B3F0E">
              <w:fldChar w:fldCharType="end"/>
            </w:r>
            <w:r w:rsidR="009A3A21" w:rsidRPr="007B3F0E">
              <w:fldChar w:fldCharType="begin"/>
            </w:r>
            <w:r w:rsidR="007B3F0E" w:rsidRPr="007B3F0E">
              <w:instrText xml:space="preserve"> </w:instrText>
            </w:r>
            <w:r w:rsidR="007B3F0E" w:rsidRPr="007B3F0E">
              <w:rPr>
                <w:color w:val="0000FF"/>
              </w:rPr>
              <w:instrText xml:space="preserve">XE </w:instrText>
            </w:r>
            <w:r w:rsidR="007B3F0E" w:rsidRPr="007B3F0E">
              <w:rPr>
                <w:color w:val="auto"/>
              </w:rPr>
              <w:instrText>"</w:instrText>
            </w:r>
            <w:r w:rsidR="007B3F0E" w:rsidRPr="007B3F0E">
              <w:rPr>
                <w:rFonts w:hint="eastAsia"/>
                <w:color w:val="auto"/>
              </w:rPr>
              <w:instrText xml:space="preserve">메인 로컬 </w:instrText>
            </w:r>
            <w:r w:rsidR="007B3F0E" w:rsidRPr="007B3F0E">
              <w:rPr>
                <w:color w:val="auto"/>
              </w:rPr>
              <w:instrText>포트"</w:instrText>
            </w:r>
            <w:r w:rsidR="007B3F0E" w:rsidRPr="007B3F0E">
              <w:instrText xml:space="preserve"> </w:instrText>
            </w:r>
            <w:r w:rsidR="009A3A21" w:rsidRPr="007B3F0E">
              <w:fldChar w:fldCharType="end"/>
            </w:r>
          </w:p>
        </w:tc>
      </w:tr>
      <w:tr w:rsidR="006C4277" w:rsidRPr="006C4277" w:rsidTr="000557E5">
        <w:tc>
          <w:tcPr>
            <w:tcW w:w="771" w:type="dxa"/>
          </w:tcPr>
          <w:p w:rsidR="006C4277" w:rsidRPr="006C4277" w:rsidRDefault="006C4277" w:rsidP="00D97571">
            <w:pPr>
              <w:pStyle w:val="26"/>
            </w:pPr>
          </w:p>
        </w:tc>
        <w:tc>
          <w:tcPr>
            <w:tcW w:w="6248" w:type="dxa"/>
            <w:gridSpan w:val="3"/>
          </w:tcPr>
          <w:p w:rsidR="006C4277" w:rsidRDefault="006C4277" w:rsidP="00D97571">
            <w:pPr>
              <w:pStyle w:val="26"/>
            </w:pPr>
            <w:r w:rsidRPr="006C4277">
              <w:t>단 웹 서버와 로컬 서버가 동일한 컴퓨터 일 때는 127.0.0.1 을 입력.</w:t>
            </w:r>
          </w:p>
          <w:p w:rsidR="00D8492C" w:rsidRPr="0068368C" w:rsidRDefault="00D8492C" w:rsidP="00D97571">
            <w:pPr>
              <w:pStyle w:val="ad"/>
            </w:pPr>
          </w:p>
        </w:tc>
      </w:tr>
      <w:tr w:rsidR="006C4277" w:rsidRPr="006C4277" w:rsidTr="000557E5">
        <w:tc>
          <w:tcPr>
            <w:tcW w:w="7019" w:type="dxa"/>
            <w:gridSpan w:val="4"/>
          </w:tcPr>
          <w:p w:rsidR="006C4277" w:rsidRDefault="006C4277" w:rsidP="00D97571">
            <w:pPr>
              <w:pStyle w:val="26"/>
            </w:pPr>
            <w:r w:rsidRPr="000557E5">
              <w:rPr>
                <w:b/>
              </w:rPr>
              <w:t>메</w:t>
            </w:r>
            <w:r w:rsidRPr="000557E5">
              <w:rPr>
                <w:rFonts w:hint="eastAsia"/>
                <w:b/>
              </w:rPr>
              <w:t>인</w:t>
            </w:r>
            <w:r w:rsidRPr="000557E5">
              <w:rPr>
                <w:b/>
              </w:rPr>
              <w:t xml:space="preserve"> 로컬 포트</w:t>
            </w:r>
            <w:r w:rsidRPr="006C4277">
              <w:t xml:space="preserve"> : 웹 서버와 로컬 서버간의 통신을 위한 서비스 포트 입력. ( 기본 7200 )</w:t>
            </w:r>
          </w:p>
          <w:p w:rsidR="00D8492C" w:rsidRPr="006C4277" w:rsidRDefault="00D8492C" w:rsidP="00D97571">
            <w:pPr>
              <w:pStyle w:val="ad"/>
            </w:pPr>
          </w:p>
        </w:tc>
      </w:tr>
      <w:tr w:rsidR="006C4277" w:rsidRPr="006C4277" w:rsidTr="000557E5">
        <w:tc>
          <w:tcPr>
            <w:tcW w:w="7019" w:type="dxa"/>
            <w:gridSpan w:val="4"/>
          </w:tcPr>
          <w:p w:rsidR="006C4277" w:rsidRPr="006C4277" w:rsidRDefault="006C4277" w:rsidP="00D97571">
            <w:pPr>
              <w:pStyle w:val="26"/>
            </w:pPr>
            <w:r w:rsidRPr="000557E5">
              <w:rPr>
                <w:b/>
              </w:rPr>
              <w:t>기본, 로그 디렉토리</w:t>
            </w:r>
            <w:r w:rsidRPr="006C4277">
              <w:t xml:space="preserve"> : 로컬 서버의 자료저장 디렉토리.</w:t>
            </w:r>
          </w:p>
        </w:tc>
      </w:tr>
      <w:tr w:rsidR="006C4277" w:rsidRPr="006C4277" w:rsidTr="000557E5">
        <w:tc>
          <w:tcPr>
            <w:tcW w:w="771" w:type="dxa"/>
          </w:tcPr>
          <w:p w:rsidR="006C4277" w:rsidRPr="006C4277" w:rsidRDefault="006C4277" w:rsidP="00D97571">
            <w:pPr>
              <w:pStyle w:val="26"/>
            </w:pPr>
          </w:p>
        </w:tc>
        <w:tc>
          <w:tcPr>
            <w:tcW w:w="6248" w:type="dxa"/>
            <w:gridSpan w:val="3"/>
          </w:tcPr>
          <w:p w:rsidR="006C4277" w:rsidRPr="006C4277" w:rsidRDefault="006C4277" w:rsidP="00D97571">
            <w:pPr>
              <w:pStyle w:val="26"/>
            </w:pPr>
            <w:r w:rsidRPr="006C4277">
              <w:t>웹 서버와 로컬 서버가 동일한 컴퓨터–</w:t>
            </w:r>
            <w:r>
              <w:rPr>
                <w:rFonts w:hint="eastAsia"/>
              </w:rPr>
              <w:t xml:space="preserve"> </w:t>
            </w:r>
            <w:r w:rsidRPr="006C4277">
              <w:t>로컬 서버 설정 자료저장 디렉토리 입력.</w:t>
            </w:r>
          </w:p>
        </w:tc>
      </w:tr>
      <w:tr w:rsidR="006C4277" w:rsidRPr="006C4277" w:rsidTr="000557E5">
        <w:tc>
          <w:tcPr>
            <w:tcW w:w="771" w:type="dxa"/>
          </w:tcPr>
          <w:p w:rsidR="006C4277" w:rsidRPr="006C4277" w:rsidRDefault="006C4277" w:rsidP="00D97571">
            <w:pPr>
              <w:pStyle w:val="26"/>
            </w:pPr>
          </w:p>
        </w:tc>
        <w:tc>
          <w:tcPr>
            <w:tcW w:w="6248" w:type="dxa"/>
            <w:gridSpan w:val="3"/>
          </w:tcPr>
          <w:p w:rsidR="006C4277" w:rsidRDefault="006C4277" w:rsidP="00D97571">
            <w:pPr>
              <w:pStyle w:val="26"/>
            </w:pPr>
            <w:r w:rsidRPr="006C4277">
              <w:t>웹 서버와 로컬 서버가 다른 컴퓨터– 네트워크 드라이브로 연결한 드라이브\디렉토리 또는 \\컴퓨터이름\공유이름(Login 하지 않는 시스템만 가능) 순으로 입력.</w:t>
            </w:r>
          </w:p>
          <w:p w:rsidR="00D8492C" w:rsidRPr="006C4277" w:rsidRDefault="00D8492C" w:rsidP="00D97571">
            <w:pPr>
              <w:pStyle w:val="ad"/>
            </w:pPr>
          </w:p>
        </w:tc>
      </w:tr>
      <w:tr w:rsidR="006C4277" w:rsidRPr="006C4277" w:rsidTr="000557E5">
        <w:tc>
          <w:tcPr>
            <w:tcW w:w="7019" w:type="dxa"/>
            <w:gridSpan w:val="4"/>
          </w:tcPr>
          <w:p w:rsidR="006C4277" w:rsidRPr="006C4277" w:rsidRDefault="006C4277" w:rsidP="00D97571">
            <w:pPr>
              <w:pStyle w:val="26"/>
            </w:pPr>
            <w:r w:rsidRPr="000557E5">
              <w:rPr>
                <w:rFonts w:hint="eastAsia"/>
                <w:b/>
              </w:rPr>
              <w:t>로그</w:t>
            </w:r>
            <w:r w:rsidR="008678C3" w:rsidRPr="000557E5">
              <w:rPr>
                <w:rFonts w:hint="eastAsia"/>
                <w:b/>
              </w:rPr>
              <w:t>인</w:t>
            </w:r>
            <w:r w:rsidRPr="006C4277">
              <w:t xml:space="preserve"> : </w:t>
            </w:r>
            <w:r w:rsidRPr="006C4277">
              <w:rPr>
                <w:rFonts w:hint="eastAsia"/>
              </w:rPr>
              <w:t>사용자 로그를 해야 하는 시스템에서 사용자 명, 암호를 설정</w:t>
            </w:r>
          </w:p>
        </w:tc>
      </w:tr>
      <w:tr w:rsidR="006C4277" w:rsidRPr="006C4277" w:rsidTr="000557E5">
        <w:tc>
          <w:tcPr>
            <w:tcW w:w="1101" w:type="dxa"/>
            <w:gridSpan w:val="2"/>
          </w:tcPr>
          <w:p w:rsidR="006C4277" w:rsidRPr="006C4277" w:rsidRDefault="006C4277" w:rsidP="00D97571">
            <w:pPr>
              <w:pStyle w:val="26"/>
            </w:pPr>
          </w:p>
        </w:tc>
        <w:tc>
          <w:tcPr>
            <w:tcW w:w="5918" w:type="dxa"/>
            <w:gridSpan w:val="2"/>
          </w:tcPr>
          <w:p w:rsidR="006C4277" w:rsidRPr="006C4277" w:rsidRDefault="006C4277" w:rsidP="00D97571">
            <w:pPr>
              <w:pStyle w:val="26"/>
            </w:pPr>
            <w:r w:rsidRPr="006C4277">
              <w:rPr>
                <w:rFonts w:hint="eastAsia"/>
              </w:rPr>
              <w:t>(웹 서버와 로컬 서버가 다르고 로그</w:t>
            </w:r>
            <w:r w:rsidR="008678C3">
              <w:rPr>
                <w:rFonts w:hint="eastAsia"/>
              </w:rPr>
              <w:t>인</w:t>
            </w:r>
            <w:r w:rsidRPr="006C4277">
              <w:rPr>
                <w:rFonts w:hint="eastAsia"/>
              </w:rPr>
              <w:t xml:space="preserve">  되지 않은 시스템)</w:t>
            </w:r>
          </w:p>
        </w:tc>
      </w:tr>
      <w:tr w:rsidR="00AF5B40" w:rsidRPr="00AF5B40" w:rsidTr="00590E8D">
        <w:tc>
          <w:tcPr>
            <w:tcW w:w="7019" w:type="dxa"/>
            <w:gridSpan w:val="4"/>
          </w:tcPr>
          <w:p w:rsidR="00AF5B40" w:rsidRPr="006C4277" w:rsidRDefault="00AF5B40" w:rsidP="00AF5B40">
            <w:pPr>
              <w:pStyle w:val="26"/>
            </w:pPr>
            <w:r w:rsidRPr="00AF5B40">
              <w:rPr>
                <w:rFonts w:hint="eastAsia"/>
                <w:b/>
              </w:rPr>
              <w:t>로컬버전이 9.4.1 이상</w:t>
            </w:r>
            <w:r w:rsidRPr="006C4277">
              <w:t xml:space="preserve"> :</w:t>
            </w:r>
            <w:r>
              <w:rPr>
                <w:rFonts w:hint="eastAsia"/>
              </w:rPr>
              <w:t xml:space="preserve"> 로컬버전이 9.4.1 이상일 때 선택</w:t>
            </w:r>
          </w:p>
        </w:tc>
      </w:tr>
      <w:tr w:rsidR="00823BEB" w:rsidRPr="006C4277" w:rsidTr="000557E5">
        <w:tc>
          <w:tcPr>
            <w:tcW w:w="2518" w:type="dxa"/>
            <w:gridSpan w:val="3"/>
          </w:tcPr>
          <w:p w:rsidR="00823BEB" w:rsidRPr="006C4277" w:rsidRDefault="00823BEB" w:rsidP="00D97571">
            <w:pPr>
              <w:pStyle w:val="26"/>
            </w:pPr>
          </w:p>
        </w:tc>
        <w:tc>
          <w:tcPr>
            <w:tcW w:w="4501" w:type="dxa"/>
          </w:tcPr>
          <w:p w:rsidR="00823BEB" w:rsidRPr="006C4277" w:rsidRDefault="00823BEB" w:rsidP="00D97571">
            <w:pPr>
              <w:pStyle w:val="26"/>
            </w:pPr>
          </w:p>
        </w:tc>
      </w:tr>
    </w:tbl>
    <w:p w:rsidR="00EB7E32" w:rsidRDefault="00BE0D8D" w:rsidP="00590312">
      <w:pPr>
        <w:pStyle w:val="24"/>
        <w:spacing w:after="487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711733</wp:posOffset>
            </wp:positionH>
            <wp:positionV relativeFrom="paragraph">
              <wp:posOffset>35916</wp:posOffset>
            </wp:positionV>
            <wp:extent cx="2921661" cy="1997049"/>
            <wp:effectExtent l="19050" t="0" r="0" b="0"/>
            <wp:wrapTopAndBottom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61" cy="199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7E32">
        <w:t>&lt;그림 1</w:t>
      </w:r>
      <w:r w:rsidR="00EB7E32">
        <w:rPr>
          <w:rFonts w:hint="eastAsia"/>
        </w:rPr>
        <w:t>-1</w:t>
      </w:r>
      <w:r w:rsidR="000C2C0D">
        <w:rPr>
          <w:rFonts w:hint="eastAsia"/>
        </w:rPr>
        <w:t>9</w:t>
      </w:r>
      <w:r w:rsidR="00EB7E32">
        <w:t>&gt; 웹 설정 프로그램의 초기화면</w:t>
      </w:r>
    </w:p>
    <w:p w:rsidR="00EB7E32" w:rsidRDefault="00BE0D8D" w:rsidP="00D97571">
      <w:pPr>
        <w:pStyle w:val="29"/>
        <w:spacing w:before="189"/>
        <w:rPr>
          <w:kern w:val="2"/>
        </w:rPr>
      </w:pPr>
      <w:r>
        <w:drawing>
          <wp:inline distT="0" distB="0" distL="0" distR="0">
            <wp:extent cx="3615690" cy="2482691"/>
            <wp:effectExtent l="19050" t="0" r="381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90" cy="2482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 w:rsidR="000C2C0D">
        <w:rPr>
          <w:rFonts w:hint="eastAsia"/>
        </w:rPr>
        <w:t>20</w:t>
      </w:r>
      <w:r>
        <w:t>&gt; 웹 설정 대화상자의 예</w:t>
      </w:r>
    </w:p>
    <w:p w:rsidR="005B38BC" w:rsidRDefault="005B38BC" w:rsidP="00A07FAB">
      <w:pPr>
        <w:pStyle w:val="24"/>
        <w:spacing w:after="487"/>
      </w:pPr>
    </w:p>
    <w:p w:rsidR="005B38BC" w:rsidRDefault="005B38BC" w:rsidP="00A07FAB">
      <w:pPr>
        <w:pStyle w:val="24"/>
        <w:spacing w:after="487"/>
      </w:pPr>
    </w:p>
    <w:p w:rsidR="005B38BC" w:rsidRDefault="005B38BC" w:rsidP="00A07FAB">
      <w:pPr>
        <w:pStyle w:val="24"/>
        <w:spacing w:after="487"/>
      </w:pPr>
    </w:p>
    <w:p w:rsidR="00347B3E" w:rsidRDefault="00347B3E" w:rsidP="00D97571">
      <w:pPr>
        <w:pStyle w:val="31"/>
        <w:rPr>
          <w:kern w:val="2"/>
        </w:rPr>
      </w:pPr>
      <w:bookmarkStart w:id="15" w:name="_Toc232923253"/>
      <w:r>
        <w:rPr>
          <w:rFonts w:hint="eastAsia"/>
        </w:rPr>
        <w:lastRenderedPageBreak/>
        <w:t>1.6.2 web.config 파일에서 설정</w:t>
      </w:r>
      <w:bookmarkEnd w:id="15"/>
      <w:r w:rsidR="009A3A21" w:rsidRPr="00C71C0C">
        <w:fldChar w:fldCharType="begin"/>
      </w:r>
      <w:r w:rsidRPr="00C71C0C">
        <w:instrText xml:space="preserve"> </w:instrText>
      </w:r>
      <w:r w:rsidRPr="00C71C0C">
        <w:rPr>
          <w:color w:val="0000FF"/>
        </w:rPr>
        <w:instrText xml:space="preserve">XE </w:instrText>
      </w:r>
      <w:r w:rsidRPr="00C71C0C">
        <w:rPr>
          <w:color w:val="auto"/>
        </w:rPr>
        <w:instrText>"</w:instrText>
      </w:r>
      <w:r>
        <w:rPr>
          <w:rFonts w:hint="eastAsia"/>
          <w:color w:val="auto"/>
        </w:rPr>
        <w:instrText>web.config 파일에서 설정</w:instrText>
      </w:r>
      <w:r w:rsidRPr="00C71C0C">
        <w:rPr>
          <w:color w:val="auto"/>
        </w:rPr>
        <w:instrText>"</w:instrText>
      </w:r>
      <w:r w:rsidRPr="00C71C0C">
        <w:instrText xml:space="preserve"> </w:instrText>
      </w:r>
      <w:r w:rsidR="009A3A21" w:rsidRPr="00C71C0C">
        <w:fldChar w:fldCharType="end"/>
      </w:r>
    </w:p>
    <w:p w:rsidR="00347B3E" w:rsidRDefault="00347B3E" w:rsidP="00D97571">
      <w:r>
        <w:t>설정한 웹 사이트 기본 디렉토리에 실행파일 등을 복사한 후 ‘기본디렉토리</w:t>
      </w:r>
      <w:r w:rsidRPr="005662C6">
        <w:rPr>
          <w:rStyle w:val="af4"/>
        </w:rPr>
        <w:t>\Web</w:t>
      </w:r>
      <w:r>
        <w:rPr>
          <w:rStyle w:val="af4"/>
          <w:rFonts w:hint="eastAsia"/>
        </w:rPr>
        <w:t>.</w:t>
      </w:r>
      <w:r w:rsidRPr="005662C6">
        <w:rPr>
          <w:rStyle w:val="af4"/>
        </w:rPr>
        <w:t>Config’</w:t>
      </w:r>
      <w:r>
        <w:rPr>
          <w:rStyle w:val="af4"/>
          <w:rFonts w:hint="eastAsia"/>
        </w:rPr>
        <w:t xml:space="preserve">파일을 메모장 등과 같은 텍스트 편집기 프로그램으로 열면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21</w:t>
      </w:r>
      <w:r w:rsidRPr="005662C6">
        <w:rPr>
          <w:rStyle w:val="-0"/>
        </w:rPr>
        <w:t>&gt;</w:t>
      </w:r>
      <w:r>
        <w:rPr>
          <w:rFonts w:hint="eastAsia"/>
        </w:rPr>
        <w:t>과 같은</w:t>
      </w:r>
      <w:r>
        <w:t xml:space="preserve"> 설정</w:t>
      </w:r>
      <w:r>
        <w:rPr>
          <w:rFonts w:hint="eastAsia"/>
        </w:rPr>
        <w:t>내용이 열린다.</w:t>
      </w:r>
    </w:p>
    <w:p w:rsidR="00347B3E" w:rsidRDefault="00347B3E" w:rsidP="00D97571"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21</w:t>
      </w:r>
      <w:r w:rsidRPr="005662C6">
        <w:rPr>
          <w:rStyle w:val="-0"/>
        </w:rPr>
        <w:t>&gt;</w:t>
      </w:r>
      <w:r>
        <w:rPr>
          <w:rFonts w:hint="eastAsia"/>
        </w:rPr>
        <w:t>에</w:t>
      </w:r>
      <w:r w:rsidR="007D6228">
        <w:rPr>
          <w:rFonts w:hint="eastAsia"/>
        </w:rPr>
        <w:t xml:space="preserve">서 </w:t>
      </w:r>
      <w:r w:rsidR="007D6228" w:rsidRPr="007D6228">
        <w:t>&lt;add key="UseWebConfig" value="true"/&gt;</w:t>
      </w:r>
      <w:r w:rsidR="007D6228">
        <w:rPr>
          <w:rFonts w:hint="eastAsia"/>
        </w:rPr>
        <w:t xml:space="preserve"> 부분을 </w:t>
      </w:r>
      <w:r w:rsidR="007D6228">
        <w:t>‘</w:t>
      </w:r>
      <w:r w:rsidR="007D6228">
        <w:rPr>
          <w:rFonts w:hint="eastAsia"/>
        </w:rPr>
        <w:t>true</w:t>
      </w:r>
      <w:r w:rsidR="007D6228">
        <w:t>’</w:t>
      </w:r>
      <w:r w:rsidR="007D6228">
        <w:rPr>
          <w:rFonts w:hint="eastAsia"/>
        </w:rPr>
        <w:t>로 설정하고 그 아래 부분에 메인 로컬 IP 및 포트, 도메인 로그온 사용여부, 로그온 이름/암호/도메인을 설정한다. 또한 기본 데이터 디렉토리와 로그 데이터 디렉토리도 설정한다.</w:t>
      </w:r>
    </w:p>
    <w:p w:rsidR="00347B3E" w:rsidRDefault="00347B3E" w:rsidP="00D97571"/>
    <w:p w:rsidR="00347B3E" w:rsidRDefault="00347B3E" w:rsidP="00D97571">
      <w:pPr>
        <w:pStyle w:val="26"/>
      </w:pPr>
      <w:r>
        <w:rPr>
          <w:rFonts w:hint="eastAsia"/>
        </w:rPr>
        <w:t xml:space="preserve">주의) Windows Vista, Server2008 이상 버전은 </w:t>
      </w:r>
      <w:r>
        <w:t>‘</w:t>
      </w:r>
      <w:r>
        <w:rPr>
          <w:rFonts w:hint="eastAsia"/>
        </w:rPr>
        <w:t>web.config</w:t>
      </w:r>
      <w:r>
        <w:t>’</w:t>
      </w:r>
      <w:r>
        <w:rPr>
          <w:rFonts w:hint="eastAsia"/>
        </w:rPr>
        <w:t xml:space="preserve"> 파일 또는 인터넷 정보</w:t>
      </w:r>
      <w:r w:rsidR="007B3F0E">
        <w:rPr>
          <w:rFonts w:hint="eastAsia"/>
        </w:rPr>
        <w:t xml:space="preserve"> </w:t>
      </w:r>
      <w:r>
        <w:rPr>
          <w:rFonts w:hint="eastAsia"/>
        </w:rPr>
        <w:t>서비스로만 웹 서버와 로컬 서버의 연결을 설정해야 한다.</w:t>
      </w:r>
    </w:p>
    <w:p w:rsidR="005B38BC" w:rsidRDefault="005B38BC" w:rsidP="00D97571">
      <w:pPr>
        <w:pStyle w:val="26"/>
      </w:pPr>
    </w:p>
    <w:p w:rsidR="00347B3E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4096385" cy="2501900"/>
            <wp:effectExtent l="19050" t="0" r="0" b="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385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B3E" w:rsidRDefault="00347B3E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</w:t>
      </w:r>
      <w:r w:rsidR="007D6228">
        <w:rPr>
          <w:rFonts w:hint="eastAsia"/>
        </w:rPr>
        <w:t>2</w:t>
      </w:r>
      <w:r>
        <w:rPr>
          <w:rFonts w:hint="eastAsia"/>
        </w:rPr>
        <w:t>1</w:t>
      </w:r>
      <w:r>
        <w:t xml:space="preserve">&gt; </w:t>
      </w:r>
      <w:r>
        <w:rPr>
          <w:rFonts w:hint="eastAsia"/>
        </w:rPr>
        <w:t>메모장에서 web.config 파일을 연</w:t>
      </w:r>
      <w:r>
        <w:t xml:space="preserve"> 예</w:t>
      </w:r>
    </w:p>
    <w:p w:rsidR="00347B3E" w:rsidRDefault="00347B3E" w:rsidP="00D97571"/>
    <w:p w:rsidR="005B38BC" w:rsidRDefault="005B38BC" w:rsidP="00D97571"/>
    <w:p w:rsidR="007B3F0E" w:rsidRDefault="007B3F0E" w:rsidP="00D97571">
      <w:pPr>
        <w:pStyle w:val="31"/>
        <w:rPr>
          <w:kern w:val="2"/>
        </w:rPr>
      </w:pPr>
      <w:bookmarkStart w:id="16" w:name="_Toc232923254"/>
      <w:r>
        <w:rPr>
          <w:rFonts w:hint="eastAsia"/>
        </w:rPr>
        <w:t>1.6.3 인터넷 정보 서비스에서 설정</w:t>
      </w:r>
      <w:bookmarkEnd w:id="16"/>
      <w:r w:rsidR="009A3A21" w:rsidRPr="007B3F0E">
        <w:fldChar w:fldCharType="begin"/>
      </w:r>
      <w:r w:rsidRPr="007B3F0E">
        <w:instrText xml:space="preserve"> </w:instrText>
      </w:r>
      <w:r w:rsidRPr="007B3F0E">
        <w:rPr>
          <w:color w:val="0000FF"/>
        </w:rPr>
        <w:instrText xml:space="preserve">XE </w:instrText>
      </w:r>
      <w:r w:rsidRPr="007B3F0E">
        <w:rPr>
          <w:color w:val="auto"/>
        </w:rPr>
        <w:instrText>"</w:instrText>
      </w:r>
      <w:r w:rsidRPr="007B3F0E">
        <w:rPr>
          <w:rFonts w:hint="eastAsia"/>
          <w:color w:val="auto"/>
        </w:rPr>
        <w:instrText>인터넷 정보 서비스에서 설정</w:instrText>
      </w:r>
      <w:r w:rsidRPr="007B3F0E">
        <w:rPr>
          <w:color w:val="auto"/>
        </w:rPr>
        <w:instrText>"</w:instrText>
      </w:r>
      <w:r w:rsidRPr="007B3F0E">
        <w:instrText xml:space="preserve"> </w:instrText>
      </w:r>
      <w:r w:rsidR="009A3A21" w:rsidRPr="007B3F0E">
        <w:fldChar w:fldCharType="end"/>
      </w:r>
      <w:r w:rsidR="009A3A21" w:rsidRPr="007B3F0E">
        <w:fldChar w:fldCharType="begin"/>
      </w:r>
      <w:r w:rsidRPr="007B3F0E">
        <w:instrText xml:space="preserve"> </w:instrText>
      </w:r>
      <w:r w:rsidRPr="007B3F0E">
        <w:rPr>
          <w:color w:val="0000FF"/>
        </w:rPr>
        <w:instrText xml:space="preserve">XE </w:instrText>
      </w:r>
      <w:r w:rsidRPr="007B3F0E">
        <w:rPr>
          <w:color w:val="auto"/>
        </w:rPr>
        <w:instrText>"</w:instrText>
      </w:r>
      <w:r w:rsidRPr="007B3F0E">
        <w:rPr>
          <w:rFonts w:hint="eastAsia"/>
          <w:color w:val="auto"/>
        </w:rPr>
        <w:instrText>7.x 판 인터넷 정보 서비스</w:instrText>
      </w:r>
      <w:r w:rsidRPr="007B3F0E">
        <w:rPr>
          <w:color w:val="auto"/>
        </w:rPr>
        <w:instrText>"</w:instrText>
      </w:r>
      <w:r w:rsidRPr="007B3F0E">
        <w:instrText xml:space="preserve"> </w:instrText>
      </w:r>
      <w:r w:rsidR="009A3A21" w:rsidRPr="007B3F0E">
        <w:fldChar w:fldCharType="end"/>
      </w:r>
    </w:p>
    <w:p w:rsidR="007B3F0E" w:rsidRDefault="007B3F0E" w:rsidP="00D97571">
      <w:r>
        <w:rPr>
          <w:rFonts w:hint="eastAsia"/>
        </w:rPr>
        <w:t xml:space="preserve">7.x판 인터넷 정보 서비스로 웹 서버 설정을 완료하면 해당 웹 사이트에 </w:t>
      </w:r>
      <w:r>
        <w:t>‘</w:t>
      </w:r>
      <w:r>
        <w:rPr>
          <w:rFonts w:hint="eastAsia"/>
        </w:rPr>
        <w:t>응용 프로그램 설정</w:t>
      </w:r>
      <w:r>
        <w:t>’</w:t>
      </w:r>
      <w:r>
        <w:rPr>
          <w:rFonts w:hint="eastAsia"/>
        </w:rPr>
        <w:t xml:space="preserve">메뉴가 있다. 이 응용 프로그램 설정을 선택하면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22</w:t>
      </w:r>
      <w:r w:rsidRPr="005662C6">
        <w:rPr>
          <w:rStyle w:val="-0"/>
        </w:rPr>
        <w:t>&gt;</w:t>
      </w:r>
      <w:r>
        <w:rPr>
          <w:rFonts w:hint="eastAsia"/>
        </w:rPr>
        <w:t>와 같은</w:t>
      </w:r>
      <w:r>
        <w:t xml:space="preserve"> </w:t>
      </w:r>
      <w:r>
        <w:rPr>
          <w:rFonts w:hint="eastAsia"/>
        </w:rPr>
        <w:t>화면이 열린다.</w:t>
      </w:r>
    </w:p>
    <w:p w:rsidR="007B3F0E" w:rsidRDefault="007B3F0E" w:rsidP="00D97571"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22</w:t>
      </w:r>
      <w:r w:rsidRPr="005662C6">
        <w:rPr>
          <w:rStyle w:val="-0"/>
        </w:rPr>
        <w:t>&gt;</w:t>
      </w:r>
      <w:r>
        <w:rPr>
          <w:rFonts w:hint="eastAsia"/>
        </w:rPr>
        <w:t xml:space="preserve">의 </w:t>
      </w:r>
      <w:r>
        <w:t>‘</w:t>
      </w:r>
      <w:r>
        <w:rPr>
          <w:rFonts w:hint="eastAsia"/>
        </w:rPr>
        <w:t>usewebconfig</w:t>
      </w:r>
      <w:r>
        <w:t>’</w:t>
      </w:r>
      <w:r>
        <w:rPr>
          <w:rFonts w:hint="eastAsia"/>
        </w:rPr>
        <w:t xml:space="preserve"> 를 선택하면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23</w:t>
      </w:r>
      <w:r w:rsidRPr="005662C6">
        <w:rPr>
          <w:rStyle w:val="-0"/>
        </w:rPr>
        <w:t>&gt;</w:t>
      </w:r>
      <w:r>
        <w:rPr>
          <w:rFonts w:hint="eastAsia"/>
        </w:rPr>
        <w:t xml:space="preserve">과 같은 설정 대화상자가 표시된다. </w:t>
      </w:r>
      <w:r w:rsidRPr="005662C6">
        <w:rPr>
          <w:rStyle w:val="-0"/>
        </w:rPr>
        <w:t>&lt;</w:t>
      </w:r>
      <w:r w:rsidRPr="005662C6">
        <w:rPr>
          <w:rStyle w:val="-0"/>
        </w:rPr>
        <w:t>그림</w:t>
      </w:r>
      <w:r w:rsidRPr="005662C6">
        <w:rPr>
          <w:rStyle w:val="-0"/>
        </w:rPr>
        <w:t xml:space="preserve"> </w:t>
      </w:r>
      <w:r w:rsidRPr="005662C6">
        <w:rPr>
          <w:rStyle w:val="-0"/>
          <w:rFonts w:hint="eastAsia"/>
        </w:rPr>
        <w:t>1-</w:t>
      </w:r>
      <w:r>
        <w:rPr>
          <w:rStyle w:val="-0"/>
          <w:rFonts w:hint="eastAsia"/>
        </w:rPr>
        <w:t>23</w:t>
      </w:r>
      <w:r w:rsidRPr="005662C6">
        <w:rPr>
          <w:rStyle w:val="-0"/>
        </w:rPr>
        <w:t>&gt;</w:t>
      </w:r>
      <w:r>
        <w:rPr>
          <w:rFonts w:hint="eastAsia"/>
        </w:rPr>
        <w:t>에서 설정 값을 true 로 설정한 후 각 항목 값도 알맞은 값으로 변경한다.</w:t>
      </w:r>
    </w:p>
    <w:p w:rsidR="007B3F0E" w:rsidRDefault="007B3F0E" w:rsidP="00D97571"/>
    <w:p w:rsidR="007B3F0E" w:rsidRDefault="00BE0D8D" w:rsidP="00D97571">
      <w:r>
        <w:rPr>
          <w:rFonts w:hint="eastAsia"/>
          <w:noProof/>
        </w:rPr>
        <w:lastRenderedPageBreak/>
        <w:drawing>
          <wp:inline distT="0" distB="0" distL="0" distR="0">
            <wp:extent cx="4288751" cy="2628000"/>
            <wp:effectExtent l="1905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51" cy="26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F0E" w:rsidRDefault="007B3F0E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1-22</w:t>
      </w:r>
      <w:r>
        <w:t xml:space="preserve">&gt; </w:t>
      </w:r>
      <w:r>
        <w:rPr>
          <w:rFonts w:hint="eastAsia"/>
        </w:rPr>
        <w:t>인터넷 정보 서비스 관리자에서 응용 프로그램 설정화면의</w:t>
      </w:r>
      <w:r>
        <w:t xml:space="preserve"> 예</w:t>
      </w:r>
    </w:p>
    <w:p w:rsidR="007B3F0E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2265998" cy="1293971"/>
            <wp:effectExtent l="19050" t="0" r="952" b="0"/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998" cy="1293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F0E" w:rsidRDefault="007B3F0E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1-23</w:t>
      </w:r>
      <w:r>
        <w:t xml:space="preserve">&gt; </w:t>
      </w:r>
      <w:r>
        <w:rPr>
          <w:rFonts w:hint="eastAsia"/>
        </w:rPr>
        <w:t>응용 프로그램 설정 편집 대화상자의 예</w:t>
      </w:r>
    </w:p>
    <w:p w:rsidR="007B3F0E" w:rsidRDefault="007B3F0E" w:rsidP="00D97571"/>
    <w:p w:rsidR="005B38BC" w:rsidRDefault="005B38BC" w:rsidP="00D97571"/>
    <w:p w:rsidR="005B38BC" w:rsidRDefault="005B38BC" w:rsidP="00D97571"/>
    <w:p w:rsidR="005B38BC" w:rsidRDefault="005B38BC" w:rsidP="00D97571"/>
    <w:p w:rsidR="005B38BC" w:rsidRDefault="005B38BC" w:rsidP="00D97571"/>
    <w:p w:rsidR="005B38BC" w:rsidRDefault="005B38BC" w:rsidP="00D97571"/>
    <w:p w:rsidR="005B38BC" w:rsidRDefault="005B38BC" w:rsidP="00D97571"/>
    <w:p w:rsidR="005B38BC" w:rsidRPr="007B3F0E" w:rsidRDefault="005B38BC" w:rsidP="00D97571"/>
    <w:p w:rsidR="00347B3E" w:rsidRDefault="00347B3E" w:rsidP="00D97571"/>
    <w:p w:rsidR="00016216" w:rsidRDefault="00016216" w:rsidP="00D97571">
      <w:pPr>
        <w:pStyle w:val="21"/>
        <w:rPr>
          <w:kern w:val="2"/>
        </w:rPr>
      </w:pPr>
      <w:bookmarkStart w:id="17" w:name="_Toc232923255"/>
      <w:r>
        <w:rPr>
          <w:rFonts w:hint="eastAsia"/>
        </w:rPr>
        <w:lastRenderedPageBreak/>
        <w:t>1.7 Silverlight 형식의 웹 서버를 위한 설정</w:t>
      </w:r>
      <w:bookmarkEnd w:id="17"/>
      <w:r w:rsidR="009A3A21" w:rsidRPr="00016216">
        <w:fldChar w:fldCharType="begin"/>
      </w:r>
      <w:r w:rsidRPr="00016216">
        <w:instrText xml:space="preserve"> </w:instrText>
      </w:r>
      <w:r w:rsidRPr="00016216">
        <w:rPr>
          <w:color w:val="0000FF"/>
        </w:rPr>
        <w:instrText xml:space="preserve">XE </w:instrText>
      </w:r>
      <w:r w:rsidRPr="00016216">
        <w:rPr>
          <w:color w:val="auto"/>
        </w:rPr>
        <w:instrText>"</w:instrText>
      </w:r>
      <w:r w:rsidRPr="00016216">
        <w:rPr>
          <w:rFonts w:hint="eastAsia"/>
          <w:color w:val="auto"/>
        </w:rPr>
        <w:instrText>Silverlight 형식의 웹 서버를 위한 설정</w:instrText>
      </w:r>
      <w:r w:rsidRPr="00016216">
        <w:rPr>
          <w:color w:val="auto"/>
        </w:rPr>
        <w:instrText>"</w:instrText>
      </w:r>
      <w:r w:rsidRPr="00016216">
        <w:instrText xml:space="preserve"> </w:instrText>
      </w:r>
      <w:r w:rsidR="009A3A21" w:rsidRPr="00016216">
        <w:fldChar w:fldCharType="end"/>
      </w:r>
    </w:p>
    <w:p w:rsidR="00016216" w:rsidRDefault="00410B5E" w:rsidP="00D97571">
      <w:r>
        <w:rPr>
          <w:rFonts w:hint="eastAsia"/>
        </w:rPr>
        <w:t>Silverlight 형식의 웹서버</w:t>
      </w:r>
      <w:r w:rsidR="00962F70">
        <w:rPr>
          <w:rFonts w:hint="eastAsia"/>
        </w:rPr>
        <w:t>를 사용하기 위해서는 MIME 형식을 추가로 설정해야 한다.</w:t>
      </w:r>
    </w:p>
    <w:p w:rsidR="00962F70" w:rsidRPr="005B38BC" w:rsidRDefault="00962F70" w:rsidP="00D97571">
      <w:pPr>
        <w:rPr>
          <w:kern w:val="2"/>
        </w:rPr>
      </w:pPr>
      <w:r>
        <w:rPr>
          <w:rFonts w:hint="eastAsia"/>
        </w:rPr>
        <w:t xml:space="preserve">5.x, 6.x 판 </w:t>
      </w:r>
      <w:r>
        <w:t>인터넷 정보 서비스</w:t>
      </w:r>
      <w:r>
        <w:rPr>
          <w:rFonts w:hint="eastAsia"/>
        </w:rPr>
        <w:t>의 웹 사이트 등록정보 대화상자</w:t>
      </w:r>
      <w:r>
        <w:rPr>
          <w:kern w:val="2"/>
        </w:rPr>
        <w:t xml:space="preserve"> ‘</w:t>
      </w:r>
      <w:r w:rsidRPr="004033A2">
        <w:rPr>
          <w:rStyle w:val="af4"/>
          <w:rFonts w:hint="eastAsia"/>
        </w:rPr>
        <w:t>HTTP</w:t>
      </w:r>
      <w:r>
        <w:rPr>
          <w:rFonts w:hint="eastAsia"/>
          <w:kern w:val="2"/>
        </w:rPr>
        <w:t xml:space="preserve"> 헤더 설정</w:t>
      </w:r>
      <w:r>
        <w:rPr>
          <w:kern w:val="2"/>
        </w:rPr>
        <w:t>’ 탭</w:t>
      </w:r>
      <w:r>
        <w:rPr>
          <w:rFonts w:hint="eastAsia"/>
          <w:kern w:val="2"/>
        </w:rPr>
        <w:t xml:space="preserve"> 아래쪽의 </w:t>
      </w:r>
      <w:r w:rsidR="005B38BC" w:rsidRPr="005B38BC">
        <w:rPr>
          <w:rFonts w:hint="eastAsia"/>
          <w:noProof/>
          <w:position w:val="-4"/>
        </w:rPr>
        <w:drawing>
          <wp:inline distT="0" distB="0" distL="0" distR="0">
            <wp:extent cx="720000" cy="132027"/>
            <wp:effectExtent l="19050" t="0" r="3900" b="0"/>
            <wp:docPr id="73" name="그림 72" descr="web01_2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01_21_01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32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kern w:val="2"/>
        </w:rPr>
        <w:t xml:space="preserve"> (5.x의 경우) 또는 </w:t>
      </w:r>
      <w:r w:rsidR="005B38BC" w:rsidRPr="005B38BC">
        <w:rPr>
          <w:rFonts w:hint="eastAsia"/>
          <w:noProof/>
          <w:position w:val="-4"/>
        </w:rPr>
        <w:drawing>
          <wp:inline distT="0" distB="0" distL="0" distR="0">
            <wp:extent cx="684000" cy="134710"/>
            <wp:effectExtent l="19050" t="0" r="1800" b="0"/>
            <wp:docPr id="74" name="그림 73" descr="web01_21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01_21_02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3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kern w:val="2"/>
        </w:rPr>
        <w:t xml:space="preserve"> (6.x의 경우)</w:t>
      </w:r>
      <w:r>
        <w:rPr>
          <w:kern w:val="2"/>
        </w:rPr>
        <w:t xml:space="preserve">을 선택하면 </w:t>
      </w:r>
      <w:r w:rsidRPr="004033A2">
        <w:rPr>
          <w:rStyle w:val="-0"/>
        </w:rPr>
        <w:t>&lt;</w:t>
      </w:r>
      <w:r w:rsidRPr="004033A2">
        <w:rPr>
          <w:rStyle w:val="-0"/>
        </w:rPr>
        <w:t>그림</w:t>
      </w:r>
      <w:r w:rsidRPr="004033A2">
        <w:rPr>
          <w:rStyle w:val="-0"/>
        </w:rPr>
        <w:t xml:space="preserve"> 1</w:t>
      </w:r>
      <w:r w:rsidRPr="004033A2">
        <w:rPr>
          <w:rStyle w:val="-0"/>
          <w:rFonts w:hint="eastAsia"/>
        </w:rPr>
        <w:t>-</w:t>
      </w:r>
      <w:r>
        <w:rPr>
          <w:rStyle w:val="-0"/>
          <w:rFonts w:hint="eastAsia"/>
        </w:rPr>
        <w:t>21</w:t>
      </w:r>
      <w:r w:rsidRPr="004033A2">
        <w:rPr>
          <w:rStyle w:val="-0"/>
        </w:rPr>
        <w:t>&gt;</w:t>
      </w:r>
      <w:r>
        <w:rPr>
          <w:rFonts w:hint="eastAsia"/>
          <w:kern w:val="2"/>
        </w:rPr>
        <w:t>과</w:t>
      </w:r>
      <w:r>
        <w:rPr>
          <w:kern w:val="2"/>
        </w:rPr>
        <w:t xml:space="preserve"> 같은 화면이 나타난다.</w:t>
      </w:r>
    </w:p>
    <w:p w:rsidR="00962F70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2495074" cy="2166938"/>
            <wp:effectExtent l="19050" t="0" r="476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074" cy="216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F70" w:rsidRDefault="00962F70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1-21</w:t>
      </w:r>
      <w:r>
        <w:t xml:space="preserve">&gt; </w:t>
      </w:r>
      <w:r>
        <w:rPr>
          <w:rFonts w:hint="eastAsia"/>
        </w:rPr>
        <w:t xml:space="preserve">MIME 형식 </w:t>
      </w:r>
      <w:r>
        <w:t>설정 대화상자의 예</w:t>
      </w:r>
    </w:p>
    <w:p w:rsidR="00962F70" w:rsidRDefault="00962F70" w:rsidP="00D97571">
      <w:pPr>
        <w:rPr>
          <w:kern w:val="2"/>
        </w:rPr>
      </w:pPr>
      <w:r w:rsidRPr="004033A2">
        <w:rPr>
          <w:rStyle w:val="-0"/>
        </w:rPr>
        <w:t>&lt;</w:t>
      </w:r>
      <w:r w:rsidRPr="004033A2">
        <w:rPr>
          <w:rStyle w:val="-0"/>
        </w:rPr>
        <w:t>그림</w:t>
      </w:r>
      <w:r w:rsidRPr="004033A2">
        <w:rPr>
          <w:rStyle w:val="-0"/>
        </w:rPr>
        <w:t xml:space="preserve"> 1</w:t>
      </w:r>
      <w:r w:rsidRPr="004033A2">
        <w:rPr>
          <w:rStyle w:val="-0"/>
          <w:rFonts w:hint="eastAsia"/>
        </w:rPr>
        <w:t>-</w:t>
      </w:r>
      <w:r>
        <w:rPr>
          <w:rStyle w:val="-0"/>
          <w:rFonts w:hint="eastAsia"/>
        </w:rPr>
        <w:t>21</w:t>
      </w:r>
      <w:r w:rsidRPr="004033A2">
        <w:rPr>
          <w:rStyle w:val="-0"/>
        </w:rPr>
        <w:t>&gt;</w:t>
      </w:r>
      <w:r>
        <w:rPr>
          <w:rFonts w:hint="eastAsia"/>
          <w:kern w:val="2"/>
        </w:rPr>
        <w:t xml:space="preserve">에서 </w:t>
      </w:r>
      <w:r w:rsidR="005B38BC" w:rsidRPr="005B38BC">
        <w:rPr>
          <w:noProof/>
          <w:position w:val="-4"/>
        </w:rPr>
        <w:drawing>
          <wp:inline distT="0" distB="0" distL="0" distR="0">
            <wp:extent cx="584645" cy="132017"/>
            <wp:effectExtent l="19050" t="0" r="5905" b="0"/>
            <wp:docPr id="75" name="그림 74" descr="web01_21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01_21_03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84645" cy="13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kern w:val="2"/>
        </w:rPr>
        <w:t xml:space="preserve"> </w:t>
      </w:r>
      <w:r w:rsidR="005B38BC">
        <w:rPr>
          <w:rFonts w:hint="eastAsia"/>
          <w:kern w:val="2"/>
        </w:rPr>
        <w:t>버튼</w:t>
      </w:r>
      <w:r w:rsidR="000232AE">
        <w:rPr>
          <w:rFonts w:hint="eastAsia"/>
          <w:kern w:val="2"/>
        </w:rPr>
        <w:t xml:space="preserve">을 누르면 </w:t>
      </w:r>
      <w:r w:rsidR="000232AE" w:rsidRPr="004033A2">
        <w:rPr>
          <w:rStyle w:val="-0"/>
        </w:rPr>
        <w:t>&lt;</w:t>
      </w:r>
      <w:r w:rsidR="000232AE" w:rsidRPr="004033A2">
        <w:rPr>
          <w:rStyle w:val="-0"/>
        </w:rPr>
        <w:t>그림</w:t>
      </w:r>
      <w:r w:rsidR="000232AE" w:rsidRPr="004033A2">
        <w:rPr>
          <w:rStyle w:val="-0"/>
        </w:rPr>
        <w:t xml:space="preserve"> 1</w:t>
      </w:r>
      <w:r w:rsidR="000232AE" w:rsidRPr="004033A2">
        <w:rPr>
          <w:rStyle w:val="-0"/>
          <w:rFonts w:hint="eastAsia"/>
        </w:rPr>
        <w:t>-</w:t>
      </w:r>
      <w:r w:rsidR="000232AE">
        <w:rPr>
          <w:rStyle w:val="-0"/>
          <w:rFonts w:hint="eastAsia"/>
        </w:rPr>
        <w:t>22</w:t>
      </w:r>
      <w:r w:rsidR="000232AE" w:rsidRPr="004033A2">
        <w:rPr>
          <w:rStyle w:val="-0"/>
        </w:rPr>
        <w:t>&gt;</w:t>
      </w:r>
      <w:r w:rsidR="000232AE">
        <w:rPr>
          <w:rFonts w:hint="eastAsia"/>
          <w:kern w:val="2"/>
        </w:rPr>
        <w:t>와 같은 대화상자가 나타난다.</w:t>
      </w:r>
    </w:p>
    <w:p w:rsidR="00962F70" w:rsidRDefault="00962F70" w:rsidP="00D97571">
      <w:pPr>
        <w:rPr>
          <w:kern w:val="2"/>
        </w:rPr>
      </w:pPr>
    </w:p>
    <w:p w:rsidR="000232AE" w:rsidRPr="000232AE" w:rsidRDefault="00BE0D8D" w:rsidP="00D97571">
      <w:pPr>
        <w:pStyle w:val="29"/>
        <w:spacing w:before="189"/>
        <w:rPr>
          <w:kern w:val="2"/>
        </w:rPr>
      </w:pPr>
      <w:r>
        <w:rPr>
          <w:rFonts w:hint="eastAsia"/>
          <w:kern w:val="2"/>
        </w:rPr>
        <w:drawing>
          <wp:inline distT="0" distB="0" distL="0" distR="0">
            <wp:extent cx="2495074" cy="959644"/>
            <wp:effectExtent l="19050" t="0" r="476" b="0"/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074" cy="95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DD" w:rsidRDefault="002626DD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1-22</w:t>
      </w:r>
      <w:r>
        <w:t xml:space="preserve">&gt; </w:t>
      </w:r>
      <w:r>
        <w:rPr>
          <w:rFonts w:hint="eastAsia"/>
        </w:rPr>
        <w:t xml:space="preserve">MIME 형식 추가/수정 </w:t>
      </w:r>
      <w:r>
        <w:t>대화상자의 예</w:t>
      </w:r>
    </w:p>
    <w:p w:rsidR="00962F70" w:rsidRDefault="002626DD" w:rsidP="00D97571">
      <w:pPr>
        <w:rPr>
          <w:kern w:val="2"/>
        </w:rPr>
      </w:pPr>
      <w:r w:rsidRPr="004033A2">
        <w:rPr>
          <w:rStyle w:val="-0"/>
        </w:rPr>
        <w:t>&lt;</w:t>
      </w:r>
      <w:r w:rsidRPr="004033A2">
        <w:rPr>
          <w:rStyle w:val="-0"/>
        </w:rPr>
        <w:t>그림</w:t>
      </w:r>
      <w:r w:rsidRPr="004033A2">
        <w:rPr>
          <w:rStyle w:val="-0"/>
        </w:rPr>
        <w:t xml:space="preserve"> 1</w:t>
      </w:r>
      <w:r w:rsidRPr="004033A2">
        <w:rPr>
          <w:rStyle w:val="-0"/>
          <w:rFonts w:hint="eastAsia"/>
        </w:rPr>
        <w:t>-</w:t>
      </w:r>
      <w:r>
        <w:rPr>
          <w:rStyle w:val="-0"/>
          <w:rFonts w:hint="eastAsia"/>
        </w:rPr>
        <w:t>22</w:t>
      </w:r>
      <w:r w:rsidRPr="004033A2">
        <w:rPr>
          <w:rStyle w:val="-0"/>
        </w:rPr>
        <w:t>&gt;</w:t>
      </w:r>
      <w:r>
        <w:rPr>
          <w:rFonts w:hint="eastAsia"/>
          <w:kern w:val="2"/>
        </w:rPr>
        <w:t xml:space="preserve">의 대화상자에서 </w:t>
      </w:r>
      <w:r w:rsidRPr="008124F1">
        <w:rPr>
          <w:rStyle w:val="-0"/>
          <w:rFonts w:hint="eastAsia"/>
        </w:rPr>
        <w:t>&lt;</w:t>
      </w:r>
      <w:r w:rsidRPr="008124F1">
        <w:rPr>
          <w:rStyle w:val="-0"/>
          <w:rFonts w:hint="eastAsia"/>
        </w:rPr>
        <w:t>표</w:t>
      </w:r>
      <w:r w:rsidRPr="008124F1">
        <w:rPr>
          <w:rStyle w:val="-0"/>
          <w:rFonts w:hint="eastAsia"/>
        </w:rPr>
        <w:t xml:space="preserve"> 1-</w:t>
      </w:r>
      <w:r>
        <w:rPr>
          <w:rStyle w:val="-0"/>
          <w:rFonts w:hint="eastAsia"/>
        </w:rPr>
        <w:t>2</w:t>
      </w:r>
      <w:r w:rsidRPr="008124F1">
        <w:rPr>
          <w:rStyle w:val="-0"/>
          <w:rFonts w:hint="eastAsia"/>
        </w:rPr>
        <w:t>&gt;</w:t>
      </w:r>
      <w:r>
        <w:rPr>
          <w:rFonts w:hint="eastAsia"/>
          <w:kern w:val="2"/>
        </w:rPr>
        <w:t>와 같은 3가지 요소를 추가한다.</w:t>
      </w:r>
    </w:p>
    <w:p w:rsidR="002626DD" w:rsidRPr="002626DD" w:rsidRDefault="002626DD" w:rsidP="00D97571"/>
    <w:tbl>
      <w:tblPr>
        <w:tblW w:w="6985" w:type="dxa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315"/>
        <w:gridCol w:w="2308"/>
        <w:gridCol w:w="3362"/>
      </w:tblGrid>
      <w:tr w:rsidR="002626DD" w:rsidRPr="0031625C" w:rsidTr="002626DD">
        <w:trPr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2626DD" w:rsidRPr="0031625C" w:rsidRDefault="002626DD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연결된 확장명</w:t>
            </w:r>
          </w:p>
        </w:tc>
        <w:tc>
          <w:tcPr>
            <w:tcW w:w="2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2626DD" w:rsidRPr="0031625C" w:rsidRDefault="002626DD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컨텐트 형식(MIME)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2626DD" w:rsidRPr="0031625C" w:rsidRDefault="002626DD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비 고</w:t>
            </w:r>
          </w:p>
        </w:tc>
      </w:tr>
      <w:tr w:rsidR="002626DD" w:rsidRPr="002626DD" w:rsidTr="00E42A59">
        <w:trPr>
          <w:jc w:val="center"/>
        </w:trPr>
        <w:tc>
          <w:tcPr>
            <w:tcW w:w="1315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2626DD" w:rsidRPr="002626DD" w:rsidRDefault="002626DD" w:rsidP="00D97571">
            <w:pPr>
              <w:pStyle w:val="-"/>
              <w:rPr>
                <w:kern w:val="2"/>
              </w:rPr>
            </w:pPr>
            <w:r>
              <w:t>.</w:t>
            </w:r>
            <w:r>
              <w:rPr>
                <w:rFonts w:hint="eastAsia"/>
              </w:rPr>
              <w:t>xaml</w:t>
            </w:r>
          </w:p>
        </w:tc>
        <w:tc>
          <w:tcPr>
            <w:tcW w:w="2308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2626DD" w:rsidRPr="002626DD" w:rsidRDefault="002626DD" w:rsidP="00D97571">
            <w:pPr>
              <w:pStyle w:val="-"/>
              <w:rPr>
                <w:kern w:val="2"/>
              </w:rPr>
            </w:pPr>
            <w:r w:rsidRPr="002626DD">
              <w:t>application/xaml+xml</w:t>
            </w:r>
          </w:p>
        </w:tc>
        <w:tc>
          <w:tcPr>
            <w:tcW w:w="3362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shd w:val="clear" w:color="auto" w:fill="FFFFFF" w:themeFill="background1"/>
            <w:vAlign w:val="center"/>
          </w:tcPr>
          <w:p w:rsidR="002626DD" w:rsidRPr="002626DD" w:rsidRDefault="002626DD" w:rsidP="00D97571">
            <w:pPr>
              <w:pStyle w:val="-"/>
              <w:rPr>
                <w:kern w:val="2"/>
              </w:rPr>
            </w:pPr>
          </w:p>
        </w:tc>
      </w:tr>
      <w:tr w:rsidR="002626DD" w:rsidTr="00AF5B40">
        <w:trPr>
          <w:jc w:val="center"/>
        </w:trPr>
        <w:tc>
          <w:tcPr>
            <w:tcW w:w="1315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2626DD" w:rsidRDefault="002626DD" w:rsidP="00D97571">
            <w:pPr>
              <w:pStyle w:val="-"/>
              <w:rPr>
                <w:kern w:val="2"/>
              </w:rPr>
            </w:pPr>
            <w:r>
              <w:t>.</w:t>
            </w:r>
            <w:r>
              <w:rPr>
                <w:rFonts w:hint="eastAsia"/>
              </w:rPr>
              <w:t>xap</w:t>
            </w:r>
          </w:p>
        </w:tc>
        <w:tc>
          <w:tcPr>
            <w:tcW w:w="2308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2626DD" w:rsidRDefault="002626DD" w:rsidP="00D97571">
            <w:pPr>
              <w:pStyle w:val="-"/>
              <w:rPr>
                <w:kern w:val="2"/>
              </w:rPr>
            </w:pPr>
            <w:r w:rsidRPr="002626DD">
              <w:t>application/x-silverlight-app</w:t>
            </w:r>
          </w:p>
        </w:tc>
        <w:tc>
          <w:tcPr>
            <w:tcW w:w="3362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shd w:val="clear" w:color="auto" w:fill="FFFFFF" w:themeFill="background1"/>
            <w:vAlign w:val="center"/>
          </w:tcPr>
          <w:p w:rsidR="002626DD" w:rsidRDefault="002626D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  <w:kern w:val="2"/>
              </w:rPr>
              <w:t>7.</w:t>
            </w:r>
            <w:r w:rsidR="007B3F0E">
              <w:rPr>
                <w:rFonts w:hint="eastAsia"/>
                <w:kern w:val="2"/>
              </w:rPr>
              <w:t>x</w:t>
            </w:r>
            <w:r>
              <w:rPr>
                <w:rFonts w:hint="eastAsia"/>
                <w:kern w:val="2"/>
              </w:rPr>
              <w:t xml:space="preserve"> </w:t>
            </w:r>
            <w:r w:rsidR="00E42A59">
              <w:rPr>
                <w:rFonts w:hint="eastAsia"/>
                <w:kern w:val="2"/>
              </w:rPr>
              <w:t>판</w:t>
            </w:r>
            <w:r>
              <w:rPr>
                <w:rFonts w:hint="eastAsia"/>
                <w:kern w:val="2"/>
              </w:rPr>
              <w:t xml:space="preserve"> 인터넷 정보 서비스의 경우에 추가 해야 함</w:t>
            </w:r>
          </w:p>
        </w:tc>
      </w:tr>
      <w:tr w:rsidR="002626DD" w:rsidTr="00AF5B40">
        <w:trPr>
          <w:jc w:val="center"/>
        </w:trPr>
        <w:tc>
          <w:tcPr>
            <w:tcW w:w="1315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626DD" w:rsidRDefault="002626D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.xbap</w:t>
            </w:r>
          </w:p>
        </w:tc>
        <w:tc>
          <w:tcPr>
            <w:tcW w:w="2308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2626DD" w:rsidRPr="002626DD" w:rsidRDefault="002626DD" w:rsidP="00D97571">
            <w:pPr>
              <w:pStyle w:val="-"/>
              <w:rPr>
                <w:kern w:val="2"/>
              </w:rPr>
            </w:pPr>
            <w:r w:rsidRPr="002626DD">
              <w:t>application/x-ms-xbap</w:t>
            </w:r>
          </w:p>
        </w:tc>
        <w:tc>
          <w:tcPr>
            <w:tcW w:w="3362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2626DD" w:rsidRPr="002626DD" w:rsidRDefault="002626DD" w:rsidP="00D97571">
            <w:pPr>
              <w:pStyle w:val="-"/>
              <w:rPr>
                <w:kern w:val="2"/>
              </w:rPr>
            </w:pPr>
          </w:p>
        </w:tc>
      </w:tr>
    </w:tbl>
    <w:p w:rsidR="00962F70" w:rsidRDefault="002626DD" w:rsidP="00D97571">
      <w:pPr>
        <w:pStyle w:val="6pt"/>
      </w:pPr>
      <w:r>
        <w:rPr>
          <w:rFonts w:hint="eastAsia"/>
        </w:rPr>
        <w:t>&lt;표 1-2&gt; Silverlight 형식의 웹 서버를 위해 추가해야 할 3가지 MIME 형식</w:t>
      </w:r>
    </w:p>
    <w:p w:rsidR="00410B5E" w:rsidRDefault="00410B5E" w:rsidP="00D97571">
      <w:r>
        <w:rPr>
          <w:rFonts w:hint="eastAsia"/>
          <w:kern w:val="2"/>
        </w:rPr>
        <w:lastRenderedPageBreak/>
        <w:t>7.</w:t>
      </w:r>
      <w:r w:rsidR="007B3F0E">
        <w:rPr>
          <w:rFonts w:hint="eastAsia"/>
          <w:kern w:val="2"/>
        </w:rPr>
        <w:t>x</w:t>
      </w:r>
      <w:r>
        <w:rPr>
          <w:rFonts w:hint="eastAsia"/>
          <w:kern w:val="2"/>
        </w:rPr>
        <w:t xml:space="preserve"> 판 인터넷 정보 서비스의 경우 </w:t>
      </w:r>
      <w:r>
        <w:rPr>
          <w:kern w:val="2"/>
        </w:rPr>
        <w:t>‘</w:t>
      </w:r>
      <w:r>
        <w:rPr>
          <w:rFonts w:hint="eastAsia"/>
          <w:kern w:val="2"/>
        </w:rPr>
        <w:t>MIME형식</w:t>
      </w:r>
      <w:r>
        <w:rPr>
          <w:kern w:val="2"/>
        </w:rPr>
        <w:t>’</w:t>
      </w:r>
      <w:r>
        <w:rPr>
          <w:rFonts w:hint="eastAsia"/>
          <w:kern w:val="2"/>
        </w:rPr>
        <w:t xml:space="preserve">을 선택하면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23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과 같은 화면이 표시된다.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23</w:t>
      </w:r>
      <w:r w:rsidRPr="00FA0A68">
        <w:rPr>
          <w:rStyle w:val="-0"/>
        </w:rPr>
        <w:t>&gt;</w:t>
      </w:r>
      <w:r w:rsidR="00CC61B2">
        <w:rPr>
          <w:rFonts w:hint="eastAsia"/>
          <w:kern w:val="2"/>
        </w:rPr>
        <w:t xml:space="preserve">에서 </w:t>
      </w:r>
      <w:r w:rsidR="00CC61B2">
        <w:rPr>
          <w:kern w:val="2"/>
        </w:rPr>
        <w:t>‘</w:t>
      </w:r>
      <w:r w:rsidR="00CC61B2">
        <w:rPr>
          <w:rFonts w:hint="eastAsia"/>
          <w:kern w:val="2"/>
        </w:rPr>
        <w:t>추가</w:t>
      </w:r>
      <w:r w:rsidR="00CC61B2">
        <w:rPr>
          <w:kern w:val="2"/>
        </w:rPr>
        <w:t>’</w:t>
      </w:r>
      <w:r w:rsidR="00CC61B2">
        <w:rPr>
          <w:rFonts w:hint="eastAsia"/>
          <w:kern w:val="2"/>
        </w:rPr>
        <w:t xml:space="preserve"> </w:t>
      </w:r>
      <w:r w:rsidR="005B38BC">
        <w:rPr>
          <w:rFonts w:hint="eastAsia"/>
          <w:kern w:val="2"/>
        </w:rPr>
        <w:t>버튼</w:t>
      </w:r>
      <w:r w:rsidR="00CC61B2">
        <w:rPr>
          <w:rFonts w:hint="eastAsia"/>
          <w:kern w:val="2"/>
        </w:rPr>
        <w:t xml:space="preserve">을 선택하면 </w:t>
      </w:r>
      <w:r w:rsidR="00CC61B2" w:rsidRPr="00FA0A68">
        <w:rPr>
          <w:rStyle w:val="-0"/>
        </w:rPr>
        <w:t>&lt;</w:t>
      </w:r>
      <w:r w:rsidR="00CC61B2" w:rsidRPr="00FA0A68">
        <w:rPr>
          <w:rStyle w:val="-0"/>
        </w:rPr>
        <w:t>그림</w:t>
      </w:r>
      <w:r w:rsidR="00CC61B2" w:rsidRPr="00FA0A68">
        <w:rPr>
          <w:rStyle w:val="-0"/>
        </w:rPr>
        <w:t xml:space="preserve"> 1-</w:t>
      </w:r>
      <w:r w:rsidR="00CC61B2">
        <w:rPr>
          <w:rStyle w:val="-0"/>
          <w:rFonts w:hint="eastAsia"/>
        </w:rPr>
        <w:t>24</w:t>
      </w:r>
      <w:r w:rsidR="00CC61B2" w:rsidRPr="00FA0A68">
        <w:rPr>
          <w:rStyle w:val="-0"/>
        </w:rPr>
        <w:t>&gt;</w:t>
      </w:r>
      <w:r w:rsidR="00CC61B2">
        <w:rPr>
          <w:rFonts w:hint="eastAsia"/>
          <w:kern w:val="2"/>
        </w:rPr>
        <w:t xml:space="preserve">와 같은 대화상자가 나타난다. </w:t>
      </w:r>
      <w:r w:rsidR="00CC61B2" w:rsidRPr="00FA0A68">
        <w:rPr>
          <w:rStyle w:val="-0"/>
        </w:rPr>
        <w:t>&lt;</w:t>
      </w:r>
      <w:r w:rsidR="00CC61B2" w:rsidRPr="00FA0A68">
        <w:rPr>
          <w:rStyle w:val="-0"/>
        </w:rPr>
        <w:t>그림</w:t>
      </w:r>
      <w:r w:rsidR="00CC61B2" w:rsidRPr="00FA0A68">
        <w:rPr>
          <w:rStyle w:val="-0"/>
        </w:rPr>
        <w:t xml:space="preserve"> 1-</w:t>
      </w:r>
      <w:r w:rsidR="00CC61B2">
        <w:rPr>
          <w:rStyle w:val="-0"/>
          <w:rFonts w:hint="eastAsia"/>
        </w:rPr>
        <w:t>24</w:t>
      </w:r>
      <w:r w:rsidR="00CC61B2" w:rsidRPr="00FA0A68">
        <w:rPr>
          <w:rStyle w:val="-0"/>
        </w:rPr>
        <w:t>&gt;</w:t>
      </w:r>
      <w:r w:rsidR="00CC61B2">
        <w:rPr>
          <w:rFonts w:hint="eastAsia"/>
          <w:kern w:val="2"/>
        </w:rPr>
        <w:t xml:space="preserve">에서 파일 이름 확장명은 </w:t>
      </w:r>
      <w:r w:rsidR="00CC61B2">
        <w:rPr>
          <w:kern w:val="2"/>
        </w:rPr>
        <w:t>‘</w:t>
      </w:r>
      <w:r w:rsidR="00CC61B2">
        <w:rPr>
          <w:rFonts w:hint="eastAsia"/>
          <w:kern w:val="2"/>
        </w:rPr>
        <w:t>.xap</w:t>
      </w:r>
      <w:r w:rsidR="00CC61B2">
        <w:rPr>
          <w:kern w:val="2"/>
        </w:rPr>
        <w:t>’</w:t>
      </w:r>
      <w:r w:rsidR="00CC61B2">
        <w:rPr>
          <w:rFonts w:hint="eastAsia"/>
          <w:kern w:val="2"/>
        </w:rPr>
        <w:t xml:space="preserve">로 입력하고 MIME 형식은 </w:t>
      </w:r>
      <w:r w:rsidR="00CC61B2">
        <w:rPr>
          <w:kern w:val="2"/>
        </w:rPr>
        <w:t>‘</w:t>
      </w:r>
      <w:r w:rsidR="00CC61B2" w:rsidRPr="00CC61B2">
        <w:rPr>
          <w:kern w:val="2"/>
        </w:rPr>
        <w:t>application/x-silverlight-app</w:t>
      </w:r>
      <w:r w:rsidR="00CC61B2">
        <w:rPr>
          <w:kern w:val="2"/>
        </w:rPr>
        <w:t>’</w:t>
      </w:r>
      <w:r w:rsidR="00CC61B2">
        <w:rPr>
          <w:rFonts w:hint="eastAsia"/>
          <w:kern w:val="2"/>
        </w:rPr>
        <w:t xml:space="preserve"> 로 입력하여 MIME 형식을 추가한다.</w:t>
      </w:r>
    </w:p>
    <w:p w:rsidR="00410B5E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4160719" cy="2808000"/>
            <wp:effectExtent l="19050" t="0" r="0" b="0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719" cy="28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B5E" w:rsidRDefault="00410B5E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1-23</w:t>
      </w:r>
      <w:r>
        <w:t xml:space="preserve">&gt; </w:t>
      </w:r>
      <w:r>
        <w:rPr>
          <w:rFonts w:hint="eastAsia"/>
        </w:rPr>
        <w:t>7.0 판 인터넷 정보 서비스의 MIME 형식 화면의 예</w:t>
      </w:r>
    </w:p>
    <w:p w:rsidR="00410B5E" w:rsidRPr="00410B5E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2265998" cy="1293971"/>
            <wp:effectExtent l="19050" t="0" r="952" b="0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998" cy="1293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1B2" w:rsidRDefault="00CC61B2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1-24</w:t>
      </w:r>
      <w:r>
        <w:t xml:space="preserve">&gt; </w:t>
      </w:r>
      <w:r>
        <w:rPr>
          <w:rFonts w:hint="eastAsia"/>
        </w:rPr>
        <w:t>MIME 형식 추가 대화상자의 예</w:t>
      </w:r>
    </w:p>
    <w:p w:rsidR="00410B5E" w:rsidRDefault="00410B5E" w:rsidP="00D97571"/>
    <w:p w:rsidR="005B38BC" w:rsidRDefault="005B38BC" w:rsidP="00D97571"/>
    <w:p w:rsidR="005B38BC" w:rsidRDefault="005B38BC" w:rsidP="00D97571"/>
    <w:p w:rsidR="005B38BC" w:rsidRDefault="005B38BC" w:rsidP="00D97571"/>
    <w:p w:rsidR="00DD2B3C" w:rsidRDefault="00DD2B3C" w:rsidP="00D97571">
      <w:pPr>
        <w:pStyle w:val="21"/>
        <w:rPr>
          <w:kern w:val="2"/>
        </w:rPr>
      </w:pPr>
      <w:bookmarkStart w:id="18" w:name="_Toc232923256"/>
      <w:r>
        <w:rPr>
          <w:rFonts w:hint="eastAsia"/>
        </w:rPr>
        <w:lastRenderedPageBreak/>
        <w:t>1.8 Silverlight 형식의 웹 서버</w:t>
      </w:r>
      <w:r w:rsidR="003C0AB1">
        <w:rPr>
          <w:rFonts w:hint="eastAsia"/>
        </w:rPr>
        <w:t xml:space="preserve">를 위한 페이지 </w:t>
      </w:r>
      <w:r>
        <w:rPr>
          <w:rFonts w:hint="eastAsia"/>
        </w:rPr>
        <w:t>작성</w:t>
      </w:r>
      <w:bookmarkEnd w:id="18"/>
      <w:r w:rsidR="009A3A21" w:rsidRPr="00040DEF">
        <w:fldChar w:fldCharType="begin"/>
      </w:r>
      <w:r w:rsidRPr="00040DEF">
        <w:instrText xml:space="preserve"> </w:instrText>
      </w:r>
      <w:r w:rsidRPr="00040DEF">
        <w:rPr>
          <w:color w:val="0000FF"/>
        </w:rPr>
        <w:instrText xml:space="preserve">XE </w:instrText>
      </w:r>
      <w:r w:rsidRPr="00040DEF">
        <w:rPr>
          <w:color w:val="auto"/>
        </w:rPr>
        <w:instrText>"</w:instrText>
      </w:r>
      <w:r w:rsidRPr="00040DEF">
        <w:rPr>
          <w:rFonts w:hint="eastAsia"/>
          <w:color w:val="auto"/>
        </w:rPr>
        <w:instrText xml:space="preserve">Silverlight 형식의 웹 서버를 위한 </w:instrText>
      </w:r>
      <w:r w:rsidR="00040DEF" w:rsidRPr="00040DEF">
        <w:rPr>
          <w:rFonts w:hint="eastAsia"/>
          <w:color w:val="auto"/>
        </w:rPr>
        <w:instrText>페이지 작성</w:instrText>
      </w:r>
      <w:r w:rsidRPr="00040DEF">
        <w:rPr>
          <w:color w:val="auto"/>
        </w:rPr>
        <w:instrText>"</w:instrText>
      </w:r>
      <w:r w:rsidRPr="00040DEF">
        <w:instrText xml:space="preserve"> </w:instrText>
      </w:r>
      <w:r w:rsidR="009A3A21" w:rsidRPr="00040DEF">
        <w:fldChar w:fldCharType="end"/>
      </w:r>
    </w:p>
    <w:p w:rsidR="00DD2B3C" w:rsidRDefault="00DD2B3C" w:rsidP="00D97571">
      <w:r>
        <w:rPr>
          <w:rFonts w:hint="eastAsia"/>
        </w:rPr>
        <w:t>Silverlight 형식의 웹서버</w:t>
      </w:r>
      <w:r w:rsidR="00040DEF">
        <w:rPr>
          <w:rFonts w:hint="eastAsia"/>
        </w:rPr>
        <w:t>는 인터넷 익스플로어 상에서 운용되므로 웹 페이지 내에 Silverlight 모듈에 대한 설정</w:t>
      </w:r>
      <w:r w:rsidR="00E42A59">
        <w:rPr>
          <w:rFonts w:hint="eastAsia"/>
        </w:rPr>
        <w:t xml:space="preserve">을 </w:t>
      </w:r>
      <w:r>
        <w:rPr>
          <w:rFonts w:hint="eastAsia"/>
        </w:rPr>
        <w:t>해야 한다.</w:t>
      </w:r>
    </w:p>
    <w:p w:rsidR="00DD2B3C" w:rsidRPr="00E70A63" w:rsidRDefault="00DD2B3C" w:rsidP="00D97571"/>
    <w:p w:rsidR="00E70A63" w:rsidRDefault="00E70A63" w:rsidP="00D97571"/>
    <w:p w:rsidR="005B38BC" w:rsidRDefault="005B38BC" w:rsidP="00D97571"/>
    <w:p w:rsidR="00E70A63" w:rsidRDefault="00E70A63" w:rsidP="00D97571">
      <w:pPr>
        <w:pStyle w:val="31"/>
        <w:rPr>
          <w:kern w:val="2"/>
        </w:rPr>
      </w:pPr>
      <w:bookmarkStart w:id="19" w:name="_Toc232923257"/>
      <w:r>
        <w:rPr>
          <w:rFonts w:hint="eastAsia"/>
        </w:rPr>
        <w:t>1.8.1 html 형식의 웹 페이지 작성</w:t>
      </w:r>
      <w:bookmarkEnd w:id="19"/>
      <w:r w:rsidR="009A3A21" w:rsidRPr="00E70A63">
        <w:fldChar w:fldCharType="begin"/>
      </w:r>
      <w:r w:rsidRPr="00E70A63">
        <w:instrText xml:space="preserve"> </w:instrText>
      </w:r>
      <w:r w:rsidRPr="00E70A63">
        <w:rPr>
          <w:color w:val="0000FF"/>
        </w:rPr>
        <w:instrText xml:space="preserve">XE </w:instrText>
      </w:r>
      <w:r w:rsidRPr="00E70A63">
        <w:rPr>
          <w:color w:val="auto"/>
        </w:rPr>
        <w:instrText>"</w:instrText>
      </w:r>
      <w:r>
        <w:rPr>
          <w:rFonts w:hint="eastAsia"/>
          <w:color w:val="auto"/>
        </w:rPr>
        <w:instrText>html</w:instrText>
      </w:r>
      <w:r w:rsidRPr="00E70A63">
        <w:rPr>
          <w:rFonts w:hint="eastAsia"/>
          <w:color w:val="auto"/>
        </w:rPr>
        <w:instrText xml:space="preserve"> 형식의 웹 페이지 작성</w:instrText>
      </w:r>
      <w:r w:rsidRPr="00E70A63">
        <w:rPr>
          <w:color w:val="auto"/>
        </w:rPr>
        <w:instrText>"</w:instrText>
      </w:r>
      <w:r w:rsidRPr="00E70A63">
        <w:instrText xml:space="preserve"> </w:instrText>
      </w:r>
      <w:r w:rsidR="009A3A21" w:rsidRPr="00E70A63">
        <w:fldChar w:fldCharType="end"/>
      </w:r>
    </w:p>
    <w:p w:rsidR="00E70A63" w:rsidRDefault="00E70A63" w:rsidP="00D97571">
      <w:r>
        <w:rPr>
          <w:rFonts w:hint="eastAsia"/>
        </w:rPr>
        <w:t xml:space="preserve">html 웹 문서로 </w:t>
      </w:r>
      <w:r w:rsidR="005C51B1">
        <w:rPr>
          <w:rFonts w:hint="eastAsia"/>
        </w:rPr>
        <w:t xml:space="preserve">silverlight 웹 서버 설정을 위해서는 </w:t>
      </w:r>
      <w:r w:rsidR="005C51B1" w:rsidRPr="008124F1">
        <w:rPr>
          <w:rStyle w:val="-0"/>
          <w:rFonts w:hint="eastAsia"/>
        </w:rPr>
        <w:t>&lt;</w:t>
      </w:r>
      <w:r w:rsidR="005C51B1" w:rsidRPr="008124F1">
        <w:rPr>
          <w:rStyle w:val="-0"/>
          <w:rFonts w:hint="eastAsia"/>
        </w:rPr>
        <w:t>표</w:t>
      </w:r>
      <w:r w:rsidR="005C51B1" w:rsidRPr="008124F1">
        <w:rPr>
          <w:rStyle w:val="-0"/>
          <w:rFonts w:hint="eastAsia"/>
        </w:rPr>
        <w:t xml:space="preserve"> 1-</w:t>
      </w:r>
      <w:r w:rsidR="005C51B1">
        <w:rPr>
          <w:rStyle w:val="-0"/>
          <w:rFonts w:hint="eastAsia"/>
        </w:rPr>
        <w:t>3</w:t>
      </w:r>
      <w:r w:rsidR="005C51B1" w:rsidRPr="008124F1">
        <w:rPr>
          <w:rStyle w:val="-0"/>
          <w:rFonts w:hint="eastAsia"/>
        </w:rPr>
        <w:t>&gt;</w:t>
      </w:r>
      <w:r w:rsidR="00162E40">
        <w:rPr>
          <w:rFonts w:hint="eastAsia"/>
          <w:kern w:val="2"/>
        </w:rPr>
        <w:t>과</w:t>
      </w:r>
      <w:r w:rsidR="005C51B1">
        <w:rPr>
          <w:rFonts w:hint="eastAsia"/>
          <w:kern w:val="2"/>
        </w:rPr>
        <w:t xml:space="preserve"> 같은 요소를 추가</w:t>
      </w:r>
      <w:r w:rsidR="00F81365">
        <w:rPr>
          <w:rFonts w:hint="eastAsia"/>
          <w:kern w:val="2"/>
        </w:rPr>
        <w:t>해야</w:t>
      </w:r>
      <w:r w:rsidR="005C51B1">
        <w:rPr>
          <w:rFonts w:hint="eastAsia"/>
          <w:kern w:val="2"/>
        </w:rPr>
        <w:t xml:space="preserve"> 한다.</w:t>
      </w:r>
      <w:r w:rsidR="005C51B1">
        <w:rPr>
          <w:rFonts w:hint="eastAsia"/>
        </w:rPr>
        <w:t xml:space="preserve"> </w:t>
      </w:r>
    </w:p>
    <w:p w:rsidR="005C51B1" w:rsidRPr="002626DD" w:rsidRDefault="005C51B1" w:rsidP="00D97571"/>
    <w:tbl>
      <w:tblPr>
        <w:tblW w:w="6951" w:type="dxa"/>
        <w:jc w:val="center"/>
        <w:tblInd w:w="-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6951"/>
      </w:tblGrid>
      <w:tr w:rsidR="005C51B1" w:rsidRPr="0031625C" w:rsidTr="00C22531">
        <w:trPr>
          <w:jc w:val="center"/>
        </w:trPr>
        <w:tc>
          <w:tcPr>
            <w:tcW w:w="69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</w:tcPr>
          <w:p w:rsidR="005C51B1" w:rsidRPr="0031625C" w:rsidRDefault="005C51B1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추가할 주요내용</w:t>
            </w:r>
          </w:p>
        </w:tc>
      </w:tr>
      <w:tr w:rsidR="005C51B1" w:rsidRPr="002626DD" w:rsidTr="00C22531">
        <w:trPr>
          <w:jc w:val="center"/>
        </w:trPr>
        <w:tc>
          <w:tcPr>
            <w:tcW w:w="695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  <w:vAlign w:val="center"/>
          </w:tcPr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&lt;body&gt;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 xml:space="preserve">    &lt;div id='errorLocation' style="font-size: small;color: Gray;"&gt;&lt;/div&gt;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 xml:space="preserve">    &lt;div id="silverlightControlHost"&gt;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&lt;object data="data:application/x-silverlight-2," type="application/x-silverlight-2" width="100%" height="100%"&gt;</w:t>
            </w:r>
          </w:p>
          <w:p w:rsidR="005B38BC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 xml:space="preserve">&lt;param name="source" 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value="</w:t>
            </w:r>
            <w:r w:rsidR="00CE4024" w:rsidRPr="00CE4024">
              <w:rPr>
                <w:rFonts w:cs="굴림체" w:hint="eastAsia"/>
              </w:rPr>
              <w:t>http://192.168.1.5</w:t>
            </w:r>
            <w:r w:rsidRPr="005C51B1">
              <w:rPr>
                <w:noProof/>
              </w:rPr>
              <w:t>/../ClientBin/SilverlightGraphicModule.xap"/&gt;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&lt;param name="onerror" value="onSilverlightError" 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&lt;param name="background" value="white" 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&lt;param name="minRuntimeVersion" value="2.0.31005.0" 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&lt;param name="autoUpgrade" value="true" /&gt;</w:t>
            </w:r>
            <w:r w:rsidRPr="005C51B1">
              <w:rPr>
                <w:noProof/>
              </w:rPr>
              <w:tab/>
            </w:r>
            <w:r w:rsidRPr="005C51B1">
              <w:rPr>
                <w:noProof/>
              </w:rPr>
              <w:tab/>
            </w:r>
            <w:r w:rsidRPr="005C51B1">
              <w:rPr>
                <w:noProof/>
              </w:rPr>
              <w:tab/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&lt;param name="Initparam" value="filename=startup.modx" 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&lt;a href="http://go.microsoft.com/fwlink/?LinkID=124807" style="text-decoration: none;"&gt;</w:t>
            </w:r>
          </w:p>
          <w:p w:rsid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 xml:space="preserve">     </w:t>
            </w:r>
            <w:r w:rsidRPr="005C51B1">
              <w:rPr>
                <w:noProof/>
              </w:rPr>
              <w:tab/>
              <w:t xml:space="preserve">&lt;img src="http://go.microsoft.com/fwlink/?LinkId=108181" alt="Get Microsoft Silverlight" 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style="border-style: none"/&gt;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ab/>
              <w:t>&lt;/a&gt;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&lt;/object&gt;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>&lt;iframe style='visibility:hidden;height:0;width:0;border:0px'&gt;&lt;/iframe&gt;</w:t>
            </w:r>
          </w:p>
          <w:p w:rsidR="005C51B1" w:rsidRPr="005C51B1" w:rsidRDefault="005C51B1" w:rsidP="00C22531">
            <w:pPr>
              <w:pStyle w:val="-"/>
              <w:rPr>
                <w:noProof/>
              </w:rPr>
            </w:pPr>
            <w:r w:rsidRPr="005C51B1">
              <w:rPr>
                <w:noProof/>
              </w:rPr>
              <w:t xml:space="preserve">    &lt;/div&gt;</w:t>
            </w:r>
          </w:p>
          <w:p w:rsidR="005C51B1" w:rsidRPr="005C51B1" w:rsidRDefault="005C51B1" w:rsidP="00C22531">
            <w:pPr>
              <w:pStyle w:val="-"/>
              <w:rPr>
                <w:kern w:val="2"/>
              </w:rPr>
            </w:pPr>
            <w:r w:rsidRPr="005C51B1">
              <w:t>&lt;/body&gt;</w:t>
            </w:r>
          </w:p>
        </w:tc>
      </w:tr>
    </w:tbl>
    <w:p w:rsidR="005C51B1" w:rsidRDefault="005C51B1" w:rsidP="00A07FAB">
      <w:pPr>
        <w:pStyle w:val="24"/>
        <w:spacing w:after="487"/>
      </w:pPr>
      <w:r>
        <w:rPr>
          <w:rFonts w:hint="eastAsia"/>
        </w:rPr>
        <w:t>&lt;표 1-3&gt; html 웹 문서로 silverlight 웹 서버 설정을 위해 추가할 내용의 예</w:t>
      </w:r>
    </w:p>
    <w:p w:rsidR="005C51B1" w:rsidRDefault="00F81365" w:rsidP="00D97571">
      <w:pPr>
        <w:rPr>
          <w:noProof/>
        </w:rPr>
      </w:pPr>
      <w:r w:rsidRPr="00F81365">
        <w:rPr>
          <w:rStyle w:val="-0"/>
          <w:rFonts w:ascii="바탕" w:eastAsia="바탕" w:hAnsi="바탕" w:hint="eastAsia"/>
        </w:rPr>
        <w:t>&lt;표 1-3&gt;</w:t>
      </w:r>
      <w:r w:rsidRPr="00F81365">
        <w:rPr>
          <w:rFonts w:hint="eastAsia"/>
          <w:kern w:val="2"/>
        </w:rPr>
        <w:t xml:space="preserve">의 </w:t>
      </w:r>
      <w:r w:rsidRPr="00F81365">
        <w:rPr>
          <w:noProof/>
        </w:rPr>
        <w:t>&lt;param name="Initparam" value="filename=startup.modx" /&gt;</w:t>
      </w:r>
      <w:r>
        <w:rPr>
          <w:rFonts w:hint="eastAsia"/>
          <w:noProof/>
        </w:rPr>
        <w:t xml:space="preserve"> 영역</w:t>
      </w:r>
      <w:r w:rsidR="00B601B2">
        <w:rPr>
          <w:rFonts w:hint="eastAsia"/>
          <w:noProof/>
        </w:rPr>
        <w:t>을 수정하여</w:t>
      </w:r>
      <w:r>
        <w:rPr>
          <w:rFonts w:hint="eastAsia"/>
          <w:noProof/>
        </w:rPr>
        <w:t xml:space="preserve"> </w:t>
      </w:r>
      <w:r w:rsidR="00B601B2">
        <w:rPr>
          <w:rFonts w:hint="eastAsia"/>
          <w:noProof/>
        </w:rPr>
        <w:t xml:space="preserve">초기에 </w:t>
      </w:r>
      <w:r>
        <w:rPr>
          <w:rFonts w:hint="eastAsia"/>
          <w:noProof/>
        </w:rPr>
        <w:t xml:space="preserve">표시할 그래픽 </w:t>
      </w:r>
      <w:r w:rsidR="00B601B2">
        <w:rPr>
          <w:rFonts w:hint="eastAsia"/>
          <w:noProof/>
        </w:rPr>
        <w:t>감시화면</w:t>
      </w:r>
      <w:r>
        <w:rPr>
          <w:rFonts w:hint="eastAsia"/>
          <w:noProof/>
        </w:rPr>
        <w:t>(modx)</w:t>
      </w:r>
      <w:r>
        <w:rPr>
          <w:noProof/>
        </w:rPr>
        <w:t>을</w:t>
      </w:r>
      <w:r>
        <w:rPr>
          <w:rFonts w:hint="eastAsia"/>
          <w:noProof/>
        </w:rPr>
        <w:t xml:space="preserve"> 설정할 수 있으며 </w:t>
      </w:r>
      <w:r w:rsidRPr="00F81365">
        <w:rPr>
          <w:rFonts w:hint="eastAsia"/>
          <w:noProof/>
        </w:rPr>
        <w:t xml:space="preserve"> </w:t>
      </w:r>
      <w:r w:rsidRPr="00F81365">
        <w:rPr>
          <w:noProof/>
        </w:rPr>
        <w:t>"width="100%" height="100%"</w:t>
      </w:r>
      <w:r>
        <w:rPr>
          <w:rFonts w:hint="eastAsia"/>
          <w:noProof/>
        </w:rPr>
        <w:t xml:space="preserve"> 영역에서 가로, 세로 확대/축소 비율을 설정할 수 있다.</w:t>
      </w:r>
    </w:p>
    <w:p w:rsidR="00F81365" w:rsidRDefault="00F81365" w:rsidP="00D97571">
      <w:pPr>
        <w:rPr>
          <w:noProof/>
        </w:rPr>
      </w:pPr>
      <w:r>
        <w:rPr>
          <w:rFonts w:hint="eastAsia"/>
          <w:noProof/>
        </w:rPr>
        <w:t xml:space="preserve">만약 웹 화면의 특정한 위치에 감시화면을 표시할 경우에는 </w:t>
      </w:r>
      <w:r w:rsidRPr="00F81365">
        <w:rPr>
          <w:rStyle w:val="-0"/>
          <w:rFonts w:ascii="바탕" w:eastAsia="바탕" w:hAnsi="바탕" w:hint="eastAsia"/>
        </w:rPr>
        <w:t>&lt;표 1-3&gt;</w:t>
      </w:r>
      <w:r w:rsidRPr="00F81365">
        <w:rPr>
          <w:rFonts w:hint="eastAsia"/>
          <w:kern w:val="2"/>
        </w:rPr>
        <w:t>의</w:t>
      </w:r>
      <w:r>
        <w:rPr>
          <w:rFonts w:hint="eastAsia"/>
          <w:kern w:val="2"/>
        </w:rPr>
        <w:t xml:space="preserve"> 세 번째 줄의</w:t>
      </w:r>
      <w:r>
        <w:rPr>
          <w:rFonts w:hint="eastAsia"/>
          <w:noProof/>
        </w:rPr>
        <w:t xml:space="preserve"> 내용을 </w:t>
      </w:r>
      <w:r w:rsidRPr="00F81365">
        <w:rPr>
          <w:noProof/>
        </w:rPr>
        <w:t>&lt;div id="silverlightControlHost" style="width: 150px; height: 150px; left: 100px; top: 100px; position:absolute;"&gt;</w:t>
      </w:r>
      <w:r>
        <w:rPr>
          <w:rFonts w:hint="eastAsia"/>
          <w:noProof/>
        </w:rPr>
        <w:t xml:space="preserve">과 같은 형식으로 변경하여 사용하면 된다. 여기서 </w:t>
      </w:r>
      <w:r w:rsidRPr="00F81365">
        <w:rPr>
          <w:noProof/>
        </w:rPr>
        <w:t>"width: 150px; height: 150px; left: 100px; top: 100px</w:t>
      </w:r>
      <w:r>
        <w:rPr>
          <w:rFonts w:hint="eastAsia"/>
          <w:noProof/>
        </w:rPr>
        <w:t xml:space="preserve"> 는 가로 크기, 세로 크기, 왼쪽 시작위치, 위쪽 시작위치이다.</w:t>
      </w:r>
    </w:p>
    <w:p w:rsidR="00CE72FC" w:rsidRDefault="00CE72FC" w:rsidP="00D97571">
      <w:r w:rsidRPr="00F81365">
        <w:rPr>
          <w:rStyle w:val="-0"/>
          <w:rFonts w:ascii="바탕" w:eastAsia="바탕" w:hAnsi="바탕" w:hint="eastAsia"/>
        </w:rPr>
        <w:t>&lt;표 1-</w:t>
      </w:r>
      <w:r>
        <w:rPr>
          <w:rStyle w:val="-0"/>
          <w:rFonts w:ascii="바탕" w:eastAsia="바탕" w:hAnsi="바탕" w:hint="eastAsia"/>
        </w:rPr>
        <w:t>4</w:t>
      </w:r>
      <w:r w:rsidRPr="00F81365">
        <w:rPr>
          <w:rStyle w:val="-0"/>
          <w:rFonts w:ascii="바탕" w:eastAsia="바탕" w:hAnsi="바탕" w:hint="eastAsia"/>
        </w:rPr>
        <w:t>&gt;</w:t>
      </w:r>
      <w:r>
        <w:rPr>
          <w:rFonts w:ascii="바탕" w:eastAsia="바탕" w:hAnsi="바탕" w:hint="eastAsia"/>
          <w:kern w:val="2"/>
        </w:rPr>
        <w:t xml:space="preserve">는 </w:t>
      </w:r>
      <w:r>
        <w:rPr>
          <w:rFonts w:hint="eastAsia"/>
        </w:rPr>
        <w:t>html 웹 문서로 silverlight 웹 서버</w:t>
      </w:r>
      <w:r w:rsidR="00734114">
        <w:rPr>
          <w:rFonts w:hint="eastAsia"/>
        </w:rPr>
        <w:t>를 사용할 때</w:t>
      </w:r>
      <w:r>
        <w:rPr>
          <w:rFonts w:hint="eastAsia"/>
        </w:rPr>
        <w:t xml:space="preserve"> 주</w:t>
      </w:r>
      <w:r w:rsidR="00734114">
        <w:rPr>
          <w:rFonts w:hint="eastAsia"/>
        </w:rPr>
        <w:t>요</w:t>
      </w:r>
      <w:r>
        <w:rPr>
          <w:rFonts w:hint="eastAsia"/>
        </w:rPr>
        <w:t xml:space="preserve"> 설정</w:t>
      </w:r>
      <w:r w:rsidR="00734114">
        <w:rPr>
          <w:rFonts w:hint="eastAsia"/>
        </w:rPr>
        <w:t xml:space="preserve"> </w:t>
      </w:r>
      <w:r>
        <w:rPr>
          <w:rFonts w:hint="eastAsia"/>
        </w:rPr>
        <w:t>내용이다.</w:t>
      </w:r>
    </w:p>
    <w:p w:rsidR="00734114" w:rsidRDefault="00734114" w:rsidP="00D97571">
      <w:pPr>
        <w:rPr>
          <w:kern w:val="2"/>
        </w:rPr>
      </w:pPr>
      <w:r w:rsidRPr="00FA0A68">
        <w:rPr>
          <w:rStyle w:val="-0"/>
        </w:rPr>
        <w:lastRenderedPageBreak/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25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는 </w:t>
      </w:r>
      <w:r>
        <w:rPr>
          <w:rFonts w:hint="eastAsia"/>
        </w:rPr>
        <w:t xml:space="preserve">html 웹 문서로 전체화면 silverlight 웹 서버 설정의 예이고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26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>은 부분화면의 웹 서버 설정 예이다.</w:t>
      </w:r>
    </w:p>
    <w:p w:rsidR="00CD4C6E" w:rsidRDefault="00CD4C6E" w:rsidP="00CD4C6E">
      <w:pPr>
        <w:pStyle w:val="ad"/>
      </w:pPr>
    </w:p>
    <w:tbl>
      <w:tblPr>
        <w:tblW w:w="6324" w:type="dxa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049"/>
        <w:gridCol w:w="5275"/>
      </w:tblGrid>
      <w:tr w:rsidR="00992491" w:rsidRPr="0031625C" w:rsidTr="00992491">
        <w:trPr>
          <w:jc w:val="center"/>
        </w:trPr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992491" w:rsidRPr="0031625C" w:rsidRDefault="00992491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설정 내용</w:t>
            </w:r>
          </w:p>
        </w:tc>
        <w:tc>
          <w:tcPr>
            <w:tcW w:w="5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992491" w:rsidRPr="0031625C" w:rsidRDefault="00992491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수정할 부분</w:t>
            </w:r>
          </w:p>
        </w:tc>
      </w:tr>
      <w:tr w:rsidR="00992491" w:rsidRPr="002626DD" w:rsidTr="00992491">
        <w:trPr>
          <w:jc w:val="center"/>
        </w:trPr>
        <w:tc>
          <w:tcPr>
            <w:tcW w:w="1049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992491" w:rsidRPr="002626DD" w:rsidRDefault="00992491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  <w:kern w:val="2"/>
              </w:rPr>
              <w:t>확대/축소</w:t>
            </w:r>
          </w:p>
        </w:tc>
        <w:tc>
          <w:tcPr>
            <w:tcW w:w="5275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734114" w:rsidRDefault="00992491" w:rsidP="00D97571">
            <w:pPr>
              <w:pStyle w:val="-"/>
            </w:pPr>
            <w:r w:rsidRPr="005C51B1">
              <w:t>width="100%" height="100%"</w:t>
            </w:r>
            <w:r>
              <w:rPr>
                <w:rFonts w:hint="eastAsia"/>
              </w:rPr>
              <w:t xml:space="preserve"> </w:t>
            </w:r>
          </w:p>
          <w:p w:rsidR="00992491" w:rsidRPr="002626DD" w:rsidRDefault="00992491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영역에서 가로/세로 비율을 설정</w:t>
            </w:r>
          </w:p>
        </w:tc>
      </w:tr>
      <w:tr w:rsidR="00992491" w:rsidTr="00E42A59">
        <w:trPr>
          <w:jc w:val="center"/>
        </w:trPr>
        <w:tc>
          <w:tcPr>
            <w:tcW w:w="1049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992491" w:rsidRDefault="00992491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위치</w:t>
            </w:r>
          </w:p>
        </w:tc>
        <w:tc>
          <w:tcPr>
            <w:tcW w:w="5275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734114" w:rsidRDefault="00992491" w:rsidP="00D97571">
            <w:pPr>
              <w:pStyle w:val="-"/>
            </w:pPr>
            <w:r w:rsidRPr="00992491">
              <w:t>&lt;div id="silverlightControlHost" style="width: 150px; height: 150px; left: 100px; top: 100px; position:absolute;"&gt;</w:t>
            </w:r>
            <w:r>
              <w:rPr>
                <w:rFonts w:hint="eastAsia"/>
              </w:rPr>
              <w:t xml:space="preserve"> </w:t>
            </w:r>
          </w:p>
          <w:p w:rsidR="00992491" w:rsidRPr="00992491" w:rsidRDefault="00734114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와 같은 부분을 추가하여</w:t>
            </w:r>
            <w:r w:rsidR="00992491">
              <w:rPr>
                <w:rFonts w:hint="eastAsia"/>
              </w:rPr>
              <w:t xml:space="preserve"> 가로/세로 크기</w:t>
            </w:r>
            <w:r>
              <w:rPr>
                <w:rFonts w:hint="eastAsia"/>
              </w:rPr>
              <w:t>, 왼쪽/위쪽 시작위치</w:t>
            </w:r>
            <w:r w:rsidR="00992491">
              <w:rPr>
                <w:rFonts w:hint="eastAsia"/>
              </w:rPr>
              <w:t>를 설정</w:t>
            </w:r>
          </w:p>
        </w:tc>
      </w:tr>
      <w:tr w:rsidR="00992491" w:rsidTr="00E42A59">
        <w:trPr>
          <w:jc w:val="center"/>
        </w:trPr>
        <w:tc>
          <w:tcPr>
            <w:tcW w:w="1049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992491" w:rsidRDefault="00992491" w:rsidP="00D97571">
            <w:pPr>
              <w:pStyle w:val="-"/>
              <w:rPr>
                <w:kern w:val="2"/>
              </w:rPr>
            </w:pPr>
            <w:r>
              <w:rPr>
                <w:kern w:val="2"/>
              </w:rPr>
              <w:t>X</w:t>
            </w:r>
            <w:r>
              <w:rPr>
                <w:rFonts w:hint="eastAsia"/>
                <w:kern w:val="2"/>
              </w:rPr>
              <w:t>ap 파일위치</w:t>
            </w:r>
          </w:p>
        </w:tc>
        <w:tc>
          <w:tcPr>
            <w:tcW w:w="5275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992491" w:rsidRDefault="00E42A59" w:rsidP="00D97571">
            <w:pPr>
              <w:pStyle w:val="-"/>
            </w:pPr>
            <w:r>
              <w:t>“</w:t>
            </w:r>
            <w:r w:rsidR="00CE4024" w:rsidRPr="00CE4024">
              <w:rPr>
                <w:rFonts w:hint="eastAsia"/>
              </w:rPr>
              <w:t>http://192.168.1.5</w:t>
            </w:r>
            <w:r w:rsidR="00992491" w:rsidRPr="005C51B1">
              <w:t>/ClientBin/SilverlightGraphicModule.xap"/</w:t>
            </w:r>
            <w:r w:rsidR="00992491">
              <w:rPr>
                <w:rFonts w:hint="eastAsia"/>
              </w:rPr>
              <w:t xml:space="preserve"> </w:t>
            </w:r>
          </w:p>
          <w:p w:rsidR="00992491" w:rsidRPr="002626DD" w:rsidRDefault="00992491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  <w:kern w:val="2"/>
              </w:rPr>
              <w:t xml:space="preserve"> 영역에 실제 </w:t>
            </w:r>
            <w:r w:rsidR="00CE72FC">
              <w:rPr>
                <w:rFonts w:hint="eastAsia"/>
                <w:kern w:val="2"/>
              </w:rPr>
              <w:t>xap 파일이 있는 패스를</w:t>
            </w:r>
            <w:r>
              <w:rPr>
                <w:rFonts w:hint="eastAsia"/>
                <w:kern w:val="2"/>
              </w:rPr>
              <w:t xml:space="preserve"> 입력 </w:t>
            </w:r>
          </w:p>
        </w:tc>
      </w:tr>
    </w:tbl>
    <w:p w:rsidR="00992491" w:rsidRDefault="00992491" w:rsidP="00A07FAB">
      <w:pPr>
        <w:pStyle w:val="24"/>
        <w:spacing w:after="487"/>
      </w:pPr>
      <w:r>
        <w:rPr>
          <w:rFonts w:hint="eastAsia"/>
        </w:rPr>
        <w:t>&lt;표 1-</w:t>
      </w:r>
      <w:r w:rsidR="00CE72FC">
        <w:rPr>
          <w:rFonts w:hint="eastAsia"/>
        </w:rPr>
        <w:t>4</w:t>
      </w:r>
      <w:r>
        <w:rPr>
          <w:rFonts w:hint="eastAsia"/>
        </w:rPr>
        <w:t xml:space="preserve">&gt; </w:t>
      </w:r>
      <w:r w:rsidR="00CE72FC">
        <w:rPr>
          <w:rFonts w:hint="eastAsia"/>
        </w:rPr>
        <w:t>html 웹 문서로 silverlight 웹 서버</w:t>
      </w:r>
      <w:r w:rsidR="00734114">
        <w:rPr>
          <w:rFonts w:hint="eastAsia"/>
        </w:rPr>
        <w:t>를 사용할 때</w:t>
      </w:r>
      <w:r w:rsidR="00CE72FC">
        <w:rPr>
          <w:rFonts w:hint="eastAsia"/>
        </w:rPr>
        <w:t xml:space="preserve"> 주</w:t>
      </w:r>
      <w:r w:rsidR="00734114">
        <w:rPr>
          <w:rFonts w:hint="eastAsia"/>
        </w:rPr>
        <w:t>요</w:t>
      </w:r>
      <w:r w:rsidR="00CE72FC">
        <w:rPr>
          <w:rFonts w:hint="eastAsia"/>
        </w:rPr>
        <w:t xml:space="preserve"> 설정 내용</w:t>
      </w:r>
    </w:p>
    <w:p w:rsidR="00F81365" w:rsidRPr="00E70A63" w:rsidRDefault="00BE0D8D" w:rsidP="00D97571">
      <w:pPr>
        <w:pStyle w:val="af0"/>
      </w:pPr>
      <w:r>
        <w:rPr>
          <w:rFonts w:hint="eastAsia"/>
        </w:rPr>
        <w:drawing>
          <wp:inline distT="0" distB="0" distL="0" distR="0">
            <wp:extent cx="4316095" cy="1302385"/>
            <wp:effectExtent l="19050" t="0" r="8255" b="0"/>
            <wp:docPr id="43" name="그림 43" descr="web01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web01_2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130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365" w:rsidRDefault="00F81365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1-25</w:t>
      </w:r>
      <w:r>
        <w:t xml:space="preserve">&gt; </w:t>
      </w:r>
      <w:r>
        <w:rPr>
          <w:rFonts w:hint="eastAsia"/>
        </w:rPr>
        <w:t>html 웹 문서로 전체화면 silverlight 웹 서버 설정의 예</w:t>
      </w:r>
    </w:p>
    <w:p w:rsidR="00F81365" w:rsidRPr="00E70A63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4323080" cy="1002030"/>
            <wp:effectExtent l="19050" t="0" r="1270" b="0"/>
            <wp:docPr id="44" name="그림 44" descr="web01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web01_2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080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365" w:rsidRDefault="00F81365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1-26</w:t>
      </w:r>
      <w:r>
        <w:t xml:space="preserve">&gt; </w:t>
      </w:r>
      <w:r>
        <w:rPr>
          <w:rFonts w:hint="eastAsia"/>
        </w:rPr>
        <w:t>html 웹 문서로 부분화면 silverlight 웹 서버 설정의 예</w:t>
      </w:r>
    </w:p>
    <w:p w:rsidR="00F81365" w:rsidRPr="00F81365" w:rsidRDefault="00F81365" w:rsidP="00D97571">
      <w:r>
        <w:rPr>
          <w:rFonts w:hint="eastAsia"/>
        </w:rPr>
        <w:t xml:space="preserve">html 웹 문서로 silverlight 웹 서버 설정의 예는 프로그램 설치 폴더 하부의 WebServer\AutoWeb\Silverlight 폴더에 있는 예제 html 파일을 참조하여 작성한다. </w:t>
      </w:r>
    </w:p>
    <w:p w:rsidR="00F81365" w:rsidRDefault="00F81365" w:rsidP="00D97571"/>
    <w:p w:rsidR="00734114" w:rsidRDefault="00734114" w:rsidP="00D97571"/>
    <w:p w:rsidR="00E70A63" w:rsidRDefault="00E70A63" w:rsidP="00D97571">
      <w:pPr>
        <w:pStyle w:val="31"/>
        <w:rPr>
          <w:kern w:val="2"/>
        </w:rPr>
      </w:pPr>
      <w:bookmarkStart w:id="20" w:name="_Toc232923258"/>
      <w:r>
        <w:rPr>
          <w:rFonts w:hint="eastAsia"/>
        </w:rPr>
        <w:t>1.8.2 aspx 형식의 웹 페이지 작성</w:t>
      </w:r>
      <w:bookmarkEnd w:id="20"/>
      <w:r w:rsidR="009A3A21" w:rsidRPr="00E70A63">
        <w:fldChar w:fldCharType="begin"/>
      </w:r>
      <w:r w:rsidRPr="00E70A63">
        <w:instrText xml:space="preserve"> </w:instrText>
      </w:r>
      <w:r w:rsidRPr="00E70A63">
        <w:rPr>
          <w:color w:val="0000FF"/>
        </w:rPr>
        <w:instrText xml:space="preserve">XE </w:instrText>
      </w:r>
      <w:r w:rsidRPr="00E70A63">
        <w:rPr>
          <w:color w:val="auto"/>
        </w:rPr>
        <w:instrText>"</w:instrText>
      </w:r>
      <w:r>
        <w:rPr>
          <w:rFonts w:hint="eastAsia"/>
          <w:color w:val="auto"/>
        </w:rPr>
        <w:instrText>aspx</w:instrText>
      </w:r>
      <w:r w:rsidRPr="00E70A63">
        <w:rPr>
          <w:rFonts w:hint="eastAsia"/>
          <w:color w:val="auto"/>
        </w:rPr>
        <w:instrText xml:space="preserve"> 형식의 웹 페이지 작성</w:instrText>
      </w:r>
      <w:r w:rsidRPr="00E70A63">
        <w:rPr>
          <w:color w:val="auto"/>
        </w:rPr>
        <w:instrText>"</w:instrText>
      </w:r>
      <w:r w:rsidRPr="00E70A63">
        <w:instrText xml:space="preserve"> </w:instrText>
      </w:r>
      <w:r w:rsidR="009A3A21" w:rsidRPr="00E70A63">
        <w:fldChar w:fldCharType="end"/>
      </w:r>
    </w:p>
    <w:p w:rsidR="00F81365" w:rsidRDefault="00F81365" w:rsidP="00D97571">
      <w:r>
        <w:rPr>
          <w:rFonts w:hint="eastAsia"/>
        </w:rPr>
        <w:t xml:space="preserve">aspx 웹 문서로 silverlight 웹 서버 설정을 위해서는 </w:t>
      </w:r>
      <w:r w:rsidRPr="008124F1">
        <w:rPr>
          <w:rStyle w:val="-0"/>
          <w:rFonts w:hint="eastAsia"/>
        </w:rPr>
        <w:t>&lt;</w:t>
      </w:r>
      <w:r w:rsidRPr="008124F1">
        <w:rPr>
          <w:rStyle w:val="-0"/>
          <w:rFonts w:hint="eastAsia"/>
        </w:rPr>
        <w:t>표</w:t>
      </w:r>
      <w:r w:rsidRPr="008124F1">
        <w:rPr>
          <w:rStyle w:val="-0"/>
          <w:rFonts w:hint="eastAsia"/>
        </w:rPr>
        <w:t xml:space="preserve"> 1-</w:t>
      </w:r>
      <w:r w:rsidR="00B1443D">
        <w:rPr>
          <w:rStyle w:val="-0"/>
          <w:rFonts w:hint="eastAsia"/>
        </w:rPr>
        <w:t>5</w:t>
      </w:r>
      <w:r w:rsidRPr="008124F1">
        <w:rPr>
          <w:rStyle w:val="-0"/>
          <w:rFonts w:hint="eastAsia"/>
        </w:rPr>
        <w:t>&gt;</w:t>
      </w:r>
      <w:r>
        <w:rPr>
          <w:rFonts w:hint="eastAsia"/>
          <w:kern w:val="2"/>
        </w:rPr>
        <w:t>와 같은 요소를 추가해야 한다.</w:t>
      </w:r>
      <w:r>
        <w:rPr>
          <w:rFonts w:hint="eastAsia"/>
        </w:rPr>
        <w:t xml:space="preserve"> </w:t>
      </w:r>
    </w:p>
    <w:p w:rsidR="00F81365" w:rsidRDefault="00F81365" w:rsidP="00D97571">
      <w:pPr>
        <w:rPr>
          <w:noProof/>
        </w:rPr>
      </w:pPr>
      <w:r w:rsidRPr="00F81365">
        <w:rPr>
          <w:rStyle w:val="-0"/>
          <w:rFonts w:ascii="바탕" w:eastAsia="바탕" w:hAnsi="바탕" w:hint="eastAsia"/>
        </w:rPr>
        <w:t>&lt;표 1-</w:t>
      </w:r>
      <w:r w:rsidR="00B1443D">
        <w:rPr>
          <w:rStyle w:val="-0"/>
          <w:rFonts w:ascii="바탕" w:eastAsia="바탕" w:hAnsi="바탕" w:hint="eastAsia"/>
        </w:rPr>
        <w:t>5</w:t>
      </w:r>
      <w:r w:rsidRPr="00F81365">
        <w:rPr>
          <w:rStyle w:val="-0"/>
          <w:rFonts w:ascii="바탕" w:eastAsia="바탕" w:hAnsi="바탕" w:hint="eastAsia"/>
        </w:rPr>
        <w:t>&gt;</w:t>
      </w:r>
      <w:r w:rsidRPr="00F81365">
        <w:rPr>
          <w:rFonts w:hint="eastAsia"/>
          <w:kern w:val="2"/>
        </w:rPr>
        <w:t xml:space="preserve">의 </w:t>
      </w:r>
      <w:r w:rsidR="00B601B2" w:rsidRPr="00B601B2">
        <w:rPr>
          <w:rFonts w:cs="굴림체" w:hint="eastAsia"/>
        </w:rPr>
        <w:t>InitParameters="filename=iocard.modx"</w:t>
      </w:r>
      <w:r>
        <w:rPr>
          <w:rFonts w:hint="eastAsia"/>
          <w:noProof/>
        </w:rPr>
        <w:t xml:space="preserve"> </w:t>
      </w:r>
      <w:r w:rsidR="00B601B2">
        <w:rPr>
          <w:noProof/>
        </w:rPr>
        <w:t>영역을</w:t>
      </w:r>
      <w:r w:rsidR="00B601B2">
        <w:rPr>
          <w:rFonts w:hint="eastAsia"/>
          <w:noProof/>
        </w:rPr>
        <w:t xml:space="preserve"> 수정하여</w:t>
      </w:r>
      <w:r>
        <w:rPr>
          <w:rFonts w:hint="eastAsia"/>
          <w:noProof/>
        </w:rPr>
        <w:t xml:space="preserve"> </w:t>
      </w:r>
      <w:r w:rsidR="00B601B2">
        <w:rPr>
          <w:rFonts w:hint="eastAsia"/>
          <w:noProof/>
        </w:rPr>
        <w:t xml:space="preserve">초기에 </w:t>
      </w:r>
      <w:r>
        <w:rPr>
          <w:rFonts w:hint="eastAsia"/>
          <w:noProof/>
        </w:rPr>
        <w:t xml:space="preserve">표시할 그래픽 </w:t>
      </w:r>
      <w:r w:rsidR="00B601B2">
        <w:rPr>
          <w:rFonts w:hint="eastAsia"/>
          <w:noProof/>
        </w:rPr>
        <w:t>감시화면</w:t>
      </w:r>
      <w:r>
        <w:rPr>
          <w:rFonts w:hint="eastAsia"/>
          <w:noProof/>
        </w:rPr>
        <w:t>(modx)</w:t>
      </w:r>
      <w:r>
        <w:rPr>
          <w:noProof/>
        </w:rPr>
        <w:t>을</w:t>
      </w:r>
      <w:r>
        <w:rPr>
          <w:rFonts w:hint="eastAsia"/>
          <w:noProof/>
        </w:rPr>
        <w:t xml:space="preserve"> 설정할 수 있으며 </w:t>
      </w:r>
      <w:r w:rsidRPr="00F81365">
        <w:rPr>
          <w:rFonts w:hint="eastAsia"/>
          <w:noProof/>
        </w:rPr>
        <w:t xml:space="preserve">  </w:t>
      </w:r>
      <w:r w:rsidRPr="00F81365">
        <w:rPr>
          <w:noProof/>
        </w:rPr>
        <w:t>" width="100%" height="100%"</w:t>
      </w:r>
      <w:r>
        <w:rPr>
          <w:rFonts w:hint="eastAsia"/>
          <w:noProof/>
        </w:rPr>
        <w:t xml:space="preserve"> 영역에서 가로, 세</w:t>
      </w:r>
      <w:r>
        <w:rPr>
          <w:rFonts w:hint="eastAsia"/>
          <w:noProof/>
        </w:rPr>
        <w:lastRenderedPageBreak/>
        <w:t>로 확대/축소 비율을 설정할 수 있다.</w:t>
      </w:r>
    </w:p>
    <w:p w:rsidR="00F81365" w:rsidRDefault="00F81365" w:rsidP="00D97571">
      <w:r>
        <w:rPr>
          <w:rFonts w:hint="eastAsia"/>
          <w:noProof/>
          <w:color w:val="auto"/>
          <w:spacing w:val="0"/>
        </w:rPr>
        <w:t xml:space="preserve">만약 웹 화면의 특정한 위치에 감시화면을 표시할 경우에는 </w:t>
      </w:r>
      <w:r w:rsidRPr="00F81365">
        <w:rPr>
          <w:rStyle w:val="-0"/>
          <w:rFonts w:ascii="바탕" w:eastAsia="바탕" w:hAnsi="바탕" w:hint="eastAsia"/>
        </w:rPr>
        <w:t>&lt;표 1-</w:t>
      </w:r>
      <w:r w:rsidR="00734114">
        <w:rPr>
          <w:rStyle w:val="-0"/>
          <w:rFonts w:ascii="바탕" w:eastAsia="바탕" w:hAnsi="바탕" w:hint="eastAsia"/>
        </w:rPr>
        <w:t>5</w:t>
      </w:r>
      <w:r w:rsidRPr="00F81365">
        <w:rPr>
          <w:rStyle w:val="-0"/>
          <w:rFonts w:ascii="바탕" w:eastAsia="바탕" w:hAnsi="바탕" w:hint="eastAsia"/>
        </w:rPr>
        <w:t>&gt;</w:t>
      </w:r>
      <w:r w:rsidRPr="00F81365">
        <w:rPr>
          <w:rFonts w:hint="eastAsia"/>
          <w:kern w:val="2"/>
        </w:rPr>
        <w:t>의</w:t>
      </w:r>
      <w:r w:rsidRPr="00734114">
        <w:rPr>
          <w:rFonts w:hint="eastAsia"/>
          <w:kern w:val="2"/>
        </w:rPr>
        <w:t xml:space="preserve"> </w:t>
      </w:r>
      <w:r w:rsidR="00734114" w:rsidRPr="00734114">
        <w:rPr>
          <w:noProof/>
          <w:color w:val="auto"/>
          <w:spacing w:val="0"/>
        </w:rPr>
        <w:t>&lt;div style="height:100%;"&gt;</w:t>
      </w:r>
      <w:r w:rsidR="00734114">
        <w:rPr>
          <w:rFonts w:hint="eastAsia"/>
          <w:noProof/>
          <w:color w:val="auto"/>
          <w:spacing w:val="0"/>
        </w:rPr>
        <w:t xml:space="preserve"> 부분을 </w:t>
      </w:r>
      <w:r w:rsidR="00734114" w:rsidRPr="00734114">
        <w:rPr>
          <w:rFonts w:hint="eastAsia"/>
        </w:rPr>
        <w:t>&lt;div  style="width:400px; height:300px; left:650px; top:350px; position:absolute;"&gt;</w:t>
      </w:r>
      <w:r w:rsidR="00734114">
        <w:rPr>
          <w:rFonts w:hint="eastAsia"/>
        </w:rPr>
        <w:t xml:space="preserve"> 와</w:t>
      </w:r>
      <w:r>
        <w:rPr>
          <w:rFonts w:hint="eastAsia"/>
          <w:noProof/>
          <w:color w:val="auto"/>
          <w:spacing w:val="0"/>
        </w:rPr>
        <w:t xml:space="preserve"> 같은 형식으로 변경하여 사용하면 된다. 여기서 </w:t>
      </w:r>
      <w:r w:rsidR="00734114" w:rsidRPr="00734114">
        <w:rPr>
          <w:rFonts w:hint="eastAsia"/>
        </w:rPr>
        <w:t>"width:400px; height:300px; left:650px; top:350px</w:t>
      </w:r>
      <w:r>
        <w:rPr>
          <w:rFonts w:hint="eastAsia"/>
          <w:noProof/>
          <w:color w:val="auto"/>
          <w:spacing w:val="0"/>
        </w:rPr>
        <w:t xml:space="preserve"> 는 가로 크기, 세로 크기, 왼쪽 시작위치, 위쪽 시작위치이다.</w:t>
      </w:r>
    </w:p>
    <w:p w:rsidR="00F81365" w:rsidRPr="00734114" w:rsidRDefault="00F81365" w:rsidP="00D97571"/>
    <w:tbl>
      <w:tblPr>
        <w:tblW w:w="6954" w:type="dxa"/>
        <w:jc w:val="center"/>
        <w:tblInd w:w="3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6954"/>
      </w:tblGrid>
      <w:tr w:rsidR="00F81365" w:rsidRPr="0031625C" w:rsidTr="00C22531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000000"/>
            <w:vAlign w:val="center"/>
          </w:tcPr>
          <w:p w:rsidR="00F81365" w:rsidRPr="0031625C" w:rsidRDefault="00F81365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추가할 주요내용</w:t>
            </w:r>
          </w:p>
        </w:tc>
      </w:tr>
      <w:tr w:rsidR="00F81365" w:rsidRPr="00C22531" w:rsidTr="00C22531">
        <w:trPr>
          <w:jc w:val="center"/>
        </w:trPr>
        <w:tc>
          <w:tcPr>
            <w:tcW w:w="6954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  <w:vAlign w:val="center"/>
          </w:tcPr>
          <w:p w:rsidR="00F81365" w:rsidRPr="00C22531" w:rsidRDefault="00F81365" w:rsidP="00C22531">
            <w:pPr>
              <w:pStyle w:val="-"/>
              <w:rPr>
                <w:highlight w:val="yellow"/>
              </w:rPr>
            </w:pPr>
            <w:r w:rsidRPr="00C22531">
              <w:rPr>
                <w:highlight w:val="yellow"/>
              </w:rPr>
              <w:t>&lt;%</w:t>
            </w:r>
            <w:r w:rsidRPr="00C22531">
              <w:t xml:space="preserve">@ Page Language="c#" AutoEventWireup="true" </w:t>
            </w:r>
            <w:r w:rsidRPr="00C22531">
              <w:rPr>
                <w:highlight w:val="yellow"/>
              </w:rPr>
              <w:t>%&gt;</w:t>
            </w:r>
          </w:p>
          <w:p w:rsidR="00F81365" w:rsidRPr="00C22531" w:rsidRDefault="00F81365" w:rsidP="00C22531">
            <w:pPr>
              <w:pStyle w:val="-"/>
              <w:rPr>
                <w:highlight w:val="yellow"/>
              </w:rPr>
            </w:pPr>
          </w:p>
          <w:p w:rsidR="00F81365" w:rsidRPr="00C22531" w:rsidRDefault="00F81365" w:rsidP="00C22531">
            <w:pPr>
              <w:pStyle w:val="-"/>
            </w:pPr>
            <w:r w:rsidRPr="00C22531">
              <w:rPr>
                <w:highlight w:val="yellow"/>
              </w:rPr>
              <w:t>&lt;%</w:t>
            </w:r>
            <w:r w:rsidRPr="00C22531">
              <w:t>@ Register Assembly="System.Web.Silverlight" Namespace="System.Web.UI.SilverlightControls"</w:t>
            </w:r>
          </w:p>
          <w:p w:rsidR="00F81365" w:rsidRPr="00C22531" w:rsidRDefault="00F81365" w:rsidP="00C22531">
            <w:pPr>
              <w:pStyle w:val="-"/>
              <w:rPr>
                <w:highlight w:val="yellow"/>
              </w:rPr>
            </w:pPr>
            <w:r w:rsidRPr="00C22531">
              <w:t xml:space="preserve">    TagPrefix="asp" </w:t>
            </w:r>
            <w:r w:rsidRPr="00C22531">
              <w:rPr>
                <w:highlight w:val="yellow"/>
              </w:rPr>
              <w:t>%&gt;</w:t>
            </w:r>
          </w:p>
          <w:p w:rsidR="00F81365" w:rsidRPr="00C22531" w:rsidRDefault="00F81365" w:rsidP="00C22531">
            <w:pPr>
              <w:pStyle w:val="-"/>
              <w:rPr>
                <w:highlight w:val="yellow"/>
              </w:rPr>
            </w:pPr>
          </w:p>
          <w:p w:rsidR="00F81365" w:rsidRPr="00C22531" w:rsidRDefault="00F81365" w:rsidP="00C22531">
            <w:pPr>
              <w:pStyle w:val="-"/>
            </w:pPr>
            <w:r w:rsidRPr="00C22531">
              <w:t>&lt;!DOCTYPE html PUBLIC "-//W3C//DTD XHTML 1.0 Transitional//EN" "http://www.w3.org/TR/xhtml1/DTD/xhtml1-transitional.dtd"&gt;</w:t>
            </w:r>
          </w:p>
          <w:p w:rsidR="00F81365" w:rsidRPr="00C22531" w:rsidRDefault="00F81365" w:rsidP="00C22531">
            <w:pPr>
              <w:pStyle w:val="-"/>
            </w:pPr>
          </w:p>
          <w:p w:rsidR="00F81365" w:rsidRPr="00C22531" w:rsidRDefault="00F81365" w:rsidP="00C22531">
            <w:pPr>
              <w:pStyle w:val="-"/>
            </w:pPr>
            <w:r w:rsidRPr="00C22531">
              <w:t>&lt;html xmlns="http://www.w3.org/1999/xhtml" style="height:100%;"&gt;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>&lt;head runat="server"&gt;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&lt;title&gt;Test Page For SilverlightGraphicModule&lt;/title&gt;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>&lt;/head&gt;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>&lt;body style="height:100%;margin:0;"&gt;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&lt;form id="form1" runat="server" style="height:100%;"&gt;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    &lt;asp:ScriptManager ID="ScriptManager1" runat="server"&gt;&lt;/asp:ScriptManager&gt;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    &lt;div style="height:100%;"&gt;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        </w:t>
            </w:r>
            <w:r w:rsidR="00CE4024" w:rsidRPr="00C22531">
              <w:rPr>
                <w:rFonts w:hint="eastAsia"/>
              </w:rPr>
              <w:t>&lt;asp:Silverlight ID="Silverlight1" runat="server" Source="http://192.168.1.5/ClientBin/SilverlightGraphicModule.xap" MinimumVersion="2.0.30523" Width="100%" Height="100%" InitParameters="filename=iocard.modx" Windowless="true" PluginBackground="Transparent" /&gt;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    &lt;/div&gt;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 xml:space="preserve">    &lt;/form&gt;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>&lt;/body&gt;</w:t>
            </w:r>
          </w:p>
          <w:p w:rsidR="00F81365" w:rsidRPr="00C22531" w:rsidRDefault="00F81365" w:rsidP="00C22531">
            <w:pPr>
              <w:pStyle w:val="-"/>
            </w:pPr>
            <w:r w:rsidRPr="00C22531">
              <w:t>&lt;/html&gt;</w:t>
            </w:r>
          </w:p>
        </w:tc>
      </w:tr>
    </w:tbl>
    <w:p w:rsidR="00F81365" w:rsidRDefault="00F81365" w:rsidP="00A07FAB">
      <w:pPr>
        <w:pStyle w:val="24"/>
        <w:spacing w:after="487"/>
      </w:pPr>
      <w:r>
        <w:rPr>
          <w:rFonts w:hint="eastAsia"/>
        </w:rPr>
        <w:t>&lt;표 1-</w:t>
      </w:r>
      <w:r w:rsidR="00734114">
        <w:rPr>
          <w:rFonts w:hint="eastAsia"/>
        </w:rPr>
        <w:t>5</w:t>
      </w:r>
      <w:r>
        <w:rPr>
          <w:rFonts w:hint="eastAsia"/>
        </w:rPr>
        <w:t>&gt; aspx 웹 문서로 silverlight 웹 서버 설정을 위해 추가할 내용의 예</w:t>
      </w:r>
    </w:p>
    <w:p w:rsidR="00734114" w:rsidRDefault="00734114" w:rsidP="00D97571">
      <w:pPr>
        <w:rPr>
          <w:rFonts w:ascii="바탕" w:eastAsia="바탕" w:hAnsi="바탕"/>
          <w:noProof/>
          <w:color w:val="auto"/>
          <w:spacing w:val="0"/>
        </w:rPr>
      </w:pPr>
      <w:r w:rsidRPr="00F81365">
        <w:rPr>
          <w:rStyle w:val="-0"/>
          <w:rFonts w:ascii="바탕" w:eastAsia="바탕" w:hAnsi="바탕" w:hint="eastAsia"/>
        </w:rPr>
        <w:t>&lt;표 1-</w:t>
      </w:r>
      <w:r>
        <w:rPr>
          <w:rStyle w:val="-0"/>
          <w:rFonts w:ascii="바탕" w:eastAsia="바탕" w:hAnsi="바탕" w:hint="eastAsia"/>
        </w:rPr>
        <w:t>6</w:t>
      </w:r>
      <w:r w:rsidRPr="00F81365">
        <w:rPr>
          <w:rStyle w:val="-0"/>
          <w:rFonts w:ascii="바탕" w:eastAsia="바탕" w:hAnsi="바탕" w:hint="eastAsia"/>
        </w:rPr>
        <w:t>&gt;</w:t>
      </w:r>
      <w:r>
        <w:rPr>
          <w:rFonts w:ascii="바탕" w:eastAsia="바탕" w:hAnsi="바탕" w:hint="eastAsia"/>
          <w:kern w:val="2"/>
        </w:rPr>
        <w:t>은 aspx</w:t>
      </w:r>
      <w:r>
        <w:rPr>
          <w:rFonts w:hint="eastAsia"/>
        </w:rPr>
        <w:t xml:space="preserve"> 웹 문서로 silverlight 웹 서버를 사용할 때 주요 설정 내용이다.</w:t>
      </w:r>
    </w:p>
    <w:p w:rsidR="00734114" w:rsidRPr="00734114" w:rsidRDefault="00734114" w:rsidP="00D97571"/>
    <w:tbl>
      <w:tblPr>
        <w:tblW w:w="6324" w:type="dxa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049"/>
        <w:gridCol w:w="5275"/>
      </w:tblGrid>
      <w:tr w:rsidR="00B1443D" w:rsidRPr="0031625C" w:rsidTr="000557E5">
        <w:trPr>
          <w:jc w:val="center"/>
        </w:trPr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B1443D" w:rsidRPr="0031625C" w:rsidRDefault="00B1443D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설정 내용</w:t>
            </w:r>
          </w:p>
        </w:tc>
        <w:tc>
          <w:tcPr>
            <w:tcW w:w="5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B1443D" w:rsidRPr="0031625C" w:rsidRDefault="00B1443D" w:rsidP="00D97571">
            <w:pPr>
              <w:pStyle w:val="-"/>
              <w:rPr>
                <w:rStyle w:val="-4"/>
              </w:rPr>
            </w:pPr>
            <w:r>
              <w:rPr>
                <w:rStyle w:val="-4"/>
                <w:rFonts w:hint="eastAsia"/>
              </w:rPr>
              <w:t>수정할 부분</w:t>
            </w:r>
          </w:p>
        </w:tc>
      </w:tr>
      <w:tr w:rsidR="00B1443D" w:rsidRPr="002626DD" w:rsidTr="00CD4C6E">
        <w:trPr>
          <w:jc w:val="center"/>
        </w:trPr>
        <w:tc>
          <w:tcPr>
            <w:tcW w:w="1049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vAlign w:val="center"/>
          </w:tcPr>
          <w:p w:rsidR="00B1443D" w:rsidRPr="002626DD" w:rsidRDefault="00B1443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  <w:kern w:val="2"/>
              </w:rPr>
              <w:t>확대/축소</w:t>
            </w:r>
          </w:p>
        </w:tc>
        <w:tc>
          <w:tcPr>
            <w:tcW w:w="5275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734114" w:rsidRDefault="00B1443D" w:rsidP="00D97571">
            <w:pPr>
              <w:pStyle w:val="-"/>
            </w:pPr>
            <w:r w:rsidRPr="005C51B1">
              <w:t>width="100%" height="100%"</w:t>
            </w:r>
            <w:r>
              <w:rPr>
                <w:rFonts w:hint="eastAsia"/>
              </w:rPr>
              <w:t xml:space="preserve"> </w:t>
            </w:r>
          </w:p>
          <w:p w:rsidR="00B1443D" w:rsidRPr="002626DD" w:rsidRDefault="00B1443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영역에서 가로/세로 비율을 설정</w:t>
            </w:r>
          </w:p>
        </w:tc>
      </w:tr>
      <w:tr w:rsidR="00B1443D" w:rsidTr="00CD4C6E">
        <w:trPr>
          <w:jc w:val="center"/>
        </w:trPr>
        <w:tc>
          <w:tcPr>
            <w:tcW w:w="1049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B1443D" w:rsidRDefault="00B1443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위치</w:t>
            </w:r>
          </w:p>
        </w:tc>
        <w:tc>
          <w:tcPr>
            <w:tcW w:w="5275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734114" w:rsidRPr="00734114" w:rsidRDefault="00734114" w:rsidP="00D97571">
            <w:pPr>
              <w:pStyle w:val="-"/>
            </w:pPr>
            <w:r w:rsidRPr="00734114">
              <w:rPr>
                <w:rFonts w:hint="eastAsia"/>
              </w:rPr>
              <w:t>&lt;div  style="width:400px; height:300px; left:650px; top:350px; position:absolute;"&gt;</w:t>
            </w:r>
          </w:p>
          <w:p w:rsidR="00B1443D" w:rsidRPr="00992491" w:rsidRDefault="00734114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와 같은 부분을 추가하여 가로/세로 크기, 왼쪽/위쪽 시작위치를 설정</w:t>
            </w:r>
          </w:p>
        </w:tc>
      </w:tr>
      <w:tr w:rsidR="00B1443D" w:rsidTr="00CD4C6E">
        <w:trPr>
          <w:jc w:val="center"/>
        </w:trPr>
        <w:tc>
          <w:tcPr>
            <w:tcW w:w="1049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:rsidR="00B1443D" w:rsidRDefault="00B1443D" w:rsidP="00D97571">
            <w:pPr>
              <w:pStyle w:val="-"/>
              <w:rPr>
                <w:kern w:val="2"/>
              </w:rPr>
            </w:pPr>
            <w:r>
              <w:rPr>
                <w:kern w:val="2"/>
              </w:rPr>
              <w:t>X</w:t>
            </w:r>
            <w:r>
              <w:rPr>
                <w:rFonts w:hint="eastAsia"/>
                <w:kern w:val="2"/>
              </w:rPr>
              <w:t>ap 파일위치</w:t>
            </w:r>
          </w:p>
        </w:tc>
        <w:tc>
          <w:tcPr>
            <w:tcW w:w="5275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B1443D" w:rsidRDefault="00B1443D" w:rsidP="00D97571">
            <w:pPr>
              <w:pStyle w:val="-"/>
            </w:pPr>
            <w:r w:rsidRPr="005C51B1">
              <w:t>../ClientBin/SilverlightGraphicModule.xap"/</w:t>
            </w:r>
            <w:r>
              <w:rPr>
                <w:rFonts w:hint="eastAsia"/>
              </w:rPr>
              <w:t xml:space="preserve"> </w:t>
            </w:r>
          </w:p>
          <w:p w:rsidR="00B1443D" w:rsidRPr="002626DD" w:rsidRDefault="00B1443D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  <w:kern w:val="2"/>
              </w:rPr>
              <w:t xml:space="preserve">.. 영역에 </w:t>
            </w:r>
            <w:r>
              <w:t>http://192.168.1.5</w:t>
            </w:r>
            <w:r>
              <w:rPr>
                <w:rFonts w:hint="eastAsia"/>
              </w:rPr>
              <w:t xml:space="preserve"> 와 같이 </w:t>
            </w:r>
            <w:r>
              <w:rPr>
                <w:rFonts w:hint="eastAsia"/>
                <w:kern w:val="2"/>
              </w:rPr>
              <w:t xml:space="preserve">실제 xap 파일이 있는 패스를 입력 </w:t>
            </w:r>
          </w:p>
        </w:tc>
      </w:tr>
    </w:tbl>
    <w:p w:rsidR="00B1443D" w:rsidRDefault="00B1443D" w:rsidP="00A07FAB">
      <w:pPr>
        <w:pStyle w:val="24"/>
        <w:spacing w:after="487"/>
      </w:pPr>
      <w:r>
        <w:rPr>
          <w:rFonts w:hint="eastAsia"/>
        </w:rPr>
        <w:t>&lt;표 1-</w:t>
      </w:r>
      <w:r w:rsidR="00734114">
        <w:rPr>
          <w:rFonts w:hint="eastAsia"/>
        </w:rPr>
        <w:t>6</w:t>
      </w:r>
      <w:r>
        <w:rPr>
          <w:rFonts w:hint="eastAsia"/>
        </w:rPr>
        <w:t xml:space="preserve">&gt; </w:t>
      </w:r>
      <w:r w:rsidR="00734114">
        <w:rPr>
          <w:rFonts w:hint="eastAsia"/>
        </w:rPr>
        <w:t>aspx</w:t>
      </w:r>
      <w:r>
        <w:rPr>
          <w:rFonts w:hint="eastAsia"/>
        </w:rPr>
        <w:t xml:space="preserve"> 웹 문서로 silverlight 웹 서버</w:t>
      </w:r>
      <w:r w:rsidR="00734114">
        <w:rPr>
          <w:rFonts w:hint="eastAsia"/>
        </w:rPr>
        <w:t>를 사용할 때</w:t>
      </w:r>
      <w:r>
        <w:rPr>
          <w:rFonts w:hint="eastAsia"/>
        </w:rPr>
        <w:t xml:space="preserve"> 주</w:t>
      </w:r>
      <w:r w:rsidR="00734114">
        <w:rPr>
          <w:rFonts w:hint="eastAsia"/>
        </w:rPr>
        <w:t>요</w:t>
      </w:r>
      <w:r>
        <w:rPr>
          <w:rFonts w:hint="eastAsia"/>
        </w:rPr>
        <w:t xml:space="preserve"> 설정 내용</w:t>
      </w:r>
    </w:p>
    <w:p w:rsidR="00C22531" w:rsidRDefault="00C22531" w:rsidP="00A07FAB">
      <w:pPr>
        <w:pStyle w:val="24"/>
        <w:spacing w:after="487"/>
      </w:pPr>
    </w:p>
    <w:p w:rsidR="00F81365" w:rsidRDefault="00F81365" w:rsidP="00D97571"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</w:t>
      </w:r>
      <w:r w:rsidR="00734114">
        <w:rPr>
          <w:rStyle w:val="-0"/>
          <w:rFonts w:hint="eastAsia"/>
        </w:rPr>
        <w:t>7</w:t>
      </w:r>
      <w:r w:rsidRPr="00FA0A68">
        <w:rPr>
          <w:rStyle w:val="-0"/>
        </w:rPr>
        <w:t>&gt;</w:t>
      </w:r>
      <w:r w:rsidR="00734114">
        <w:rPr>
          <w:rFonts w:hint="eastAsia"/>
          <w:kern w:val="2"/>
        </w:rPr>
        <w:t>은</w:t>
      </w:r>
      <w:r>
        <w:rPr>
          <w:rFonts w:hint="eastAsia"/>
          <w:kern w:val="2"/>
        </w:rPr>
        <w:t xml:space="preserve"> </w:t>
      </w:r>
      <w:r w:rsidR="00734114">
        <w:rPr>
          <w:rFonts w:hint="eastAsia"/>
          <w:kern w:val="2"/>
        </w:rPr>
        <w:t>aspx</w:t>
      </w:r>
      <w:r>
        <w:rPr>
          <w:rFonts w:hint="eastAsia"/>
        </w:rPr>
        <w:t xml:space="preserve"> 웹 문서로 전체화면 silverlight 웹 서버 설정의 예이고 </w:t>
      </w:r>
      <w:r w:rsidRPr="00FA0A68">
        <w:rPr>
          <w:rStyle w:val="-0"/>
        </w:rPr>
        <w:t>&lt;</w:t>
      </w:r>
      <w:r w:rsidRPr="00FA0A68">
        <w:rPr>
          <w:rStyle w:val="-0"/>
        </w:rPr>
        <w:t>그림</w:t>
      </w:r>
      <w:r w:rsidRPr="00FA0A68">
        <w:rPr>
          <w:rStyle w:val="-0"/>
        </w:rPr>
        <w:t xml:space="preserve"> 1-</w:t>
      </w:r>
      <w:r>
        <w:rPr>
          <w:rStyle w:val="-0"/>
          <w:rFonts w:hint="eastAsia"/>
        </w:rPr>
        <w:t>2</w:t>
      </w:r>
      <w:r w:rsidR="00734114">
        <w:rPr>
          <w:rStyle w:val="-0"/>
          <w:rFonts w:hint="eastAsia"/>
        </w:rPr>
        <w:t>8</w:t>
      </w:r>
      <w:r w:rsidRPr="00FA0A68">
        <w:rPr>
          <w:rStyle w:val="-0"/>
        </w:rPr>
        <w:t>&gt;</w:t>
      </w:r>
      <w:r>
        <w:rPr>
          <w:rFonts w:hint="eastAsia"/>
          <w:kern w:val="2"/>
        </w:rPr>
        <w:t xml:space="preserve">은 </w:t>
      </w:r>
      <w:r w:rsidR="00BB1079">
        <w:rPr>
          <w:rFonts w:hint="eastAsia"/>
          <w:kern w:val="2"/>
        </w:rPr>
        <w:t xml:space="preserve">2개의 </w:t>
      </w:r>
      <w:r>
        <w:rPr>
          <w:rFonts w:hint="eastAsia"/>
          <w:kern w:val="2"/>
        </w:rPr>
        <w:t>부분화면 웹 서버 설정 예이다.</w:t>
      </w:r>
    </w:p>
    <w:p w:rsidR="00F81365" w:rsidRPr="00BB1079" w:rsidRDefault="00F81365" w:rsidP="00D97571"/>
    <w:p w:rsidR="00F81365" w:rsidRPr="00E70A63" w:rsidRDefault="00BE0D8D" w:rsidP="00D97571">
      <w:r>
        <w:rPr>
          <w:rFonts w:hint="eastAsia"/>
          <w:noProof/>
        </w:rPr>
        <w:drawing>
          <wp:inline distT="0" distB="0" distL="0" distR="0">
            <wp:extent cx="4316095" cy="1506855"/>
            <wp:effectExtent l="19050" t="0" r="8255" b="0"/>
            <wp:docPr id="45" name="그림 45" descr="web01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web01_2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150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365" w:rsidRDefault="00F81365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</w:t>
      </w:r>
      <w:r w:rsidR="00A52BAA">
        <w:rPr>
          <w:rFonts w:hint="eastAsia"/>
        </w:rPr>
        <w:t>7</w:t>
      </w:r>
      <w:r>
        <w:t xml:space="preserve">&gt; </w:t>
      </w:r>
      <w:r w:rsidR="00734114">
        <w:rPr>
          <w:rFonts w:hint="eastAsia"/>
        </w:rPr>
        <w:t>aspx</w:t>
      </w:r>
      <w:r>
        <w:rPr>
          <w:rFonts w:hint="eastAsia"/>
        </w:rPr>
        <w:t xml:space="preserve"> 웹 문서로 전체화면 silverlight 웹 서버 설정의 예</w:t>
      </w:r>
    </w:p>
    <w:p w:rsidR="00F81365" w:rsidRPr="00E70A63" w:rsidRDefault="00BE0D8D" w:rsidP="00D97571">
      <w:r>
        <w:rPr>
          <w:rFonts w:hint="eastAsia"/>
          <w:noProof/>
        </w:rPr>
        <w:drawing>
          <wp:inline distT="0" distB="0" distL="0" distR="0">
            <wp:extent cx="4316095" cy="804545"/>
            <wp:effectExtent l="19050" t="0" r="8255" b="0"/>
            <wp:docPr id="46" name="그림 46" descr="web01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web01_2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80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365" w:rsidRDefault="00F81365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1-2</w:t>
      </w:r>
      <w:r w:rsidR="00A52BAA">
        <w:rPr>
          <w:rFonts w:hint="eastAsia"/>
        </w:rPr>
        <w:t>8</w:t>
      </w:r>
      <w:r>
        <w:t xml:space="preserve">&gt; </w:t>
      </w:r>
      <w:r w:rsidR="00734114">
        <w:rPr>
          <w:rFonts w:hint="eastAsia"/>
        </w:rPr>
        <w:t>aspx</w:t>
      </w:r>
      <w:r>
        <w:rPr>
          <w:rFonts w:hint="eastAsia"/>
        </w:rPr>
        <w:t xml:space="preserve"> 웹 문서로 </w:t>
      </w:r>
      <w:r w:rsidR="00BB1079">
        <w:rPr>
          <w:rFonts w:hint="eastAsia"/>
        </w:rPr>
        <w:t xml:space="preserve">2개의 </w:t>
      </w:r>
      <w:r>
        <w:rPr>
          <w:rFonts w:hint="eastAsia"/>
        </w:rPr>
        <w:t>부분화면 silverlight 웹 서버 설정 예</w:t>
      </w:r>
    </w:p>
    <w:p w:rsidR="00F81365" w:rsidRPr="00F81365" w:rsidRDefault="00734114" w:rsidP="00C22531">
      <w:pPr>
        <w:jc w:val="left"/>
      </w:pPr>
      <w:r>
        <w:rPr>
          <w:rFonts w:hint="eastAsia"/>
        </w:rPr>
        <w:t>aspx</w:t>
      </w:r>
      <w:r w:rsidR="00F81365">
        <w:rPr>
          <w:rFonts w:hint="eastAsia"/>
        </w:rPr>
        <w:t xml:space="preserve"> 웹 문서로 silverlight 웹 서버 설정의 예는 프로그램 설치 폴더 하부의 WebServer\AutoWeb\Silverlight 폴더에 있는 예제 </w:t>
      </w:r>
      <w:r>
        <w:rPr>
          <w:rFonts w:hint="eastAsia"/>
        </w:rPr>
        <w:t>aspx</w:t>
      </w:r>
      <w:r w:rsidR="00F81365">
        <w:rPr>
          <w:rFonts w:hint="eastAsia"/>
        </w:rPr>
        <w:t xml:space="preserve"> 파일을 참조하여 작성한다. </w:t>
      </w:r>
    </w:p>
    <w:p w:rsidR="00F81365" w:rsidRPr="00734114" w:rsidRDefault="00F81365" w:rsidP="00D97571"/>
    <w:p w:rsidR="00E70A63" w:rsidRPr="00F81365" w:rsidRDefault="00E70A63" w:rsidP="00D97571"/>
    <w:p w:rsidR="005B38BC" w:rsidRDefault="005B38BC" w:rsidP="00D97571">
      <w:pPr>
        <w:sectPr w:rsidR="005B38BC" w:rsidSect="00082E2A">
          <w:headerReference w:type="even" r:id="rId59"/>
          <w:headerReference w:type="default" r:id="rId60"/>
          <w:pgSz w:w="10773" w:h="14175" w:code="9"/>
          <w:pgMar w:top="1418" w:right="1985" w:bottom="1418" w:left="1985" w:header="567" w:footer="851" w:gutter="0"/>
          <w:pgNumType w:start="1"/>
          <w:cols w:space="425"/>
          <w:docGrid w:type="linesAndChars" w:linePitch="271" w:charSpace="-16"/>
        </w:sectPr>
      </w:pPr>
    </w:p>
    <w:p w:rsidR="00E70A63" w:rsidRPr="00E70A63" w:rsidRDefault="00E70A63" w:rsidP="00D97571"/>
    <w:p w:rsidR="008627AC" w:rsidRDefault="008627AC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  <w:rPr>
          <w:kern w:val="2"/>
        </w:rPr>
      </w:pPr>
      <w:r>
        <w:rPr>
          <w:kern w:val="2"/>
        </w:rPr>
        <w:br w:type="page"/>
      </w:r>
    </w:p>
    <w:p w:rsidR="00410B5E" w:rsidRDefault="00410B5E" w:rsidP="008627AC">
      <w:pPr>
        <w:pStyle w:val="af1"/>
        <w:spacing w:after="677"/>
        <w:rPr>
          <w:kern w:val="2"/>
        </w:rPr>
      </w:pPr>
    </w:p>
    <w:p w:rsidR="008627AC" w:rsidRDefault="008627AC" w:rsidP="008627AC">
      <w:pPr>
        <w:pStyle w:val="af1"/>
        <w:spacing w:after="677"/>
        <w:rPr>
          <w:kern w:val="2"/>
        </w:rPr>
      </w:pPr>
    </w:p>
    <w:p w:rsidR="008627AC" w:rsidRDefault="008627AC" w:rsidP="008627AC">
      <w:pPr>
        <w:pStyle w:val="af1"/>
        <w:spacing w:after="677"/>
        <w:rPr>
          <w:kern w:val="2"/>
        </w:rPr>
      </w:pPr>
    </w:p>
    <w:p w:rsidR="008627AC" w:rsidRDefault="008627AC" w:rsidP="008627AC">
      <w:pPr>
        <w:pStyle w:val="af1"/>
        <w:spacing w:after="677"/>
        <w:rPr>
          <w:kern w:val="2"/>
        </w:rPr>
      </w:pPr>
    </w:p>
    <w:p w:rsidR="008627AC" w:rsidRDefault="008627AC" w:rsidP="008627AC">
      <w:pPr>
        <w:pStyle w:val="af1"/>
        <w:spacing w:after="677"/>
        <w:rPr>
          <w:kern w:val="2"/>
        </w:rPr>
      </w:pPr>
    </w:p>
    <w:p w:rsidR="008627AC" w:rsidRDefault="008627AC" w:rsidP="008627AC">
      <w:pPr>
        <w:pStyle w:val="af1"/>
        <w:spacing w:after="677"/>
        <w:rPr>
          <w:kern w:val="2"/>
        </w:rPr>
      </w:pPr>
      <w:r>
        <w:rPr>
          <w:rFonts w:hint="eastAsia"/>
          <w:kern w:val="2"/>
        </w:rPr>
        <w:t>&lt; 이 면은 비워두었음 &gt;</w:t>
      </w:r>
    </w:p>
    <w:p w:rsidR="005B38BC" w:rsidRDefault="005B38BC" w:rsidP="00D97571">
      <w:pPr>
        <w:rPr>
          <w:kern w:val="2"/>
        </w:rPr>
      </w:pPr>
    </w:p>
    <w:p w:rsidR="008627AC" w:rsidRDefault="008627AC" w:rsidP="00D97571">
      <w:pPr>
        <w:rPr>
          <w:kern w:val="2"/>
        </w:rPr>
        <w:sectPr w:rsidR="008627AC" w:rsidSect="005B38BC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Default="005B38BC" w:rsidP="00D97571">
      <w:pPr>
        <w:rPr>
          <w:kern w:val="2"/>
        </w:rPr>
      </w:pPr>
    </w:p>
    <w:p w:rsidR="005B38BC" w:rsidRPr="00E70A63" w:rsidRDefault="005B38BC" w:rsidP="00D97571">
      <w:pPr>
        <w:rPr>
          <w:kern w:val="2"/>
        </w:rPr>
      </w:pPr>
    </w:p>
    <w:p w:rsidR="00EB7E32" w:rsidRDefault="00D441DE" w:rsidP="008627AC">
      <w:pPr>
        <w:pStyle w:val="1"/>
        <w:pageBreakBefore/>
        <w:spacing w:before="542" w:after="271"/>
      </w:pPr>
      <w:bookmarkStart w:id="21" w:name="_Toc232923259"/>
      <w:r>
        <w:rPr>
          <w:rFonts w:hint="eastAsia"/>
          <w:kern w:val="2"/>
        </w:rPr>
        <w:lastRenderedPageBreak/>
        <w:t>2장</w:t>
      </w:r>
      <w:r w:rsidR="00EB7E32">
        <w:rPr>
          <w:rFonts w:hint="eastAsia"/>
          <w:kern w:val="2"/>
        </w:rPr>
        <w:t xml:space="preserve"> 웹 클라이언트의 설정</w:t>
      </w:r>
      <w:bookmarkEnd w:id="21"/>
      <w:r w:rsidR="009A3A21" w:rsidRPr="00D441DE">
        <w:rPr>
          <w:rFonts w:eastAsia="궁서체"/>
        </w:rPr>
        <w:fldChar w:fldCharType="begin"/>
      </w:r>
      <w:r w:rsidRPr="00D441DE">
        <w:rPr>
          <w:rFonts w:eastAsia="궁서체"/>
        </w:rPr>
        <w:instrText xml:space="preserve"> </w:instrText>
      </w:r>
      <w:r w:rsidRPr="00D441DE">
        <w:rPr>
          <w:rFonts w:eastAsia="궁서체"/>
          <w:color w:val="0000FF"/>
        </w:rPr>
        <w:instrText>XE "</w:instrText>
      </w:r>
      <w:r w:rsidRPr="00D441DE">
        <w:rPr>
          <w:rFonts w:hint="eastAsia"/>
        </w:rPr>
        <w:instrText>웹 클라이언트</w:instrText>
      </w:r>
      <w:r>
        <w:rPr>
          <w:rFonts w:hint="eastAsia"/>
        </w:rPr>
        <w:instrText xml:space="preserve"> 설정</w:instrText>
      </w:r>
      <w:r w:rsidRPr="00D441DE">
        <w:rPr>
          <w:rFonts w:eastAsia="궁서체"/>
          <w:color w:val="0000FF"/>
        </w:rPr>
        <w:instrText>"</w:instrText>
      </w:r>
      <w:r w:rsidR="009A3A21" w:rsidRPr="00D441DE">
        <w:rPr>
          <w:rFonts w:eastAsia="궁서체"/>
        </w:rPr>
        <w:fldChar w:fldCharType="end"/>
      </w:r>
    </w:p>
    <w:p w:rsidR="00D441DE" w:rsidRDefault="00EB7E32" w:rsidP="00D97571">
      <w:r>
        <w:t>웹 클라이언트는 보안설정 등을 한 후 서버에 연결하여 특별한 설정 없이 감시/제어를 할 수 있다.</w:t>
      </w:r>
      <w:r w:rsidR="00D441DE" w:rsidRPr="00D441DE">
        <w:rPr>
          <w:rFonts w:eastAsia="궁서체"/>
          <w:sz w:val="16"/>
        </w:rPr>
        <w:t xml:space="preserve"> </w:t>
      </w:r>
      <w:r w:rsidR="009A3A21" w:rsidRPr="00D441DE">
        <w:rPr>
          <w:rFonts w:eastAsia="궁서체"/>
          <w:sz w:val="14"/>
          <w:szCs w:val="14"/>
        </w:rPr>
        <w:fldChar w:fldCharType="begin"/>
      </w:r>
      <w:r w:rsidR="00D441DE" w:rsidRPr="00D441DE">
        <w:rPr>
          <w:rFonts w:eastAsia="궁서체"/>
          <w:sz w:val="14"/>
          <w:szCs w:val="14"/>
        </w:rPr>
        <w:instrText xml:space="preserve"> </w:instrText>
      </w:r>
      <w:r w:rsidR="00D441DE" w:rsidRPr="00D441DE">
        <w:rPr>
          <w:rFonts w:eastAsia="궁서체"/>
          <w:color w:val="0000FF"/>
          <w:sz w:val="14"/>
          <w:szCs w:val="14"/>
        </w:rPr>
        <w:instrText>XE "</w:instrText>
      </w:r>
      <w:r w:rsidR="00D441DE" w:rsidRPr="00D441DE">
        <w:rPr>
          <w:rFonts w:hint="eastAsia"/>
          <w:sz w:val="14"/>
          <w:szCs w:val="14"/>
        </w:rPr>
        <w:instrText>웹 서버에 연결을 위한 설정</w:instrText>
      </w:r>
      <w:r w:rsidR="00D441DE" w:rsidRPr="00D441DE">
        <w:rPr>
          <w:rFonts w:eastAsia="궁서체"/>
          <w:color w:val="0000FF"/>
          <w:sz w:val="14"/>
          <w:szCs w:val="14"/>
        </w:rPr>
        <w:instrText>"</w:instrText>
      </w:r>
      <w:r w:rsidR="009A3A21" w:rsidRPr="00D441DE">
        <w:rPr>
          <w:rFonts w:eastAsia="궁서체"/>
          <w:sz w:val="14"/>
          <w:szCs w:val="14"/>
        </w:rPr>
        <w:fldChar w:fldCharType="end"/>
      </w:r>
      <w:r w:rsidR="009A3A21" w:rsidRPr="00D441DE">
        <w:rPr>
          <w:rFonts w:eastAsia="궁서체"/>
          <w:sz w:val="14"/>
          <w:szCs w:val="14"/>
        </w:rPr>
        <w:fldChar w:fldCharType="begin"/>
      </w:r>
      <w:r w:rsidR="00D441DE" w:rsidRPr="00D441DE">
        <w:rPr>
          <w:rFonts w:eastAsia="궁서체"/>
          <w:sz w:val="14"/>
          <w:szCs w:val="14"/>
        </w:rPr>
        <w:instrText xml:space="preserve"> </w:instrText>
      </w:r>
      <w:r w:rsidR="00D441DE" w:rsidRPr="00D441DE">
        <w:rPr>
          <w:rFonts w:eastAsia="궁서체"/>
          <w:color w:val="0000FF"/>
          <w:sz w:val="14"/>
          <w:szCs w:val="14"/>
        </w:rPr>
        <w:instrText>XE "</w:instrText>
      </w:r>
      <w:r w:rsidR="00D441DE" w:rsidRPr="00D441DE">
        <w:rPr>
          <w:rFonts w:hint="eastAsia"/>
          <w:sz w:val="14"/>
          <w:szCs w:val="14"/>
        </w:rPr>
        <w:instrText>웹 클라이언트</w:instrText>
      </w:r>
      <w:r w:rsidR="00D441DE" w:rsidRPr="00D441DE">
        <w:rPr>
          <w:rFonts w:eastAsia="궁서체"/>
          <w:color w:val="0000FF"/>
          <w:sz w:val="14"/>
          <w:szCs w:val="14"/>
        </w:rPr>
        <w:instrText>"</w:instrText>
      </w:r>
      <w:r w:rsidR="009A3A21" w:rsidRPr="00D441DE">
        <w:rPr>
          <w:rFonts w:eastAsia="궁서체"/>
          <w:sz w:val="14"/>
          <w:szCs w:val="14"/>
        </w:rPr>
        <w:fldChar w:fldCharType="end"/>
      </w:r>
      <w:r w:rsidR="009A3A21" w:rsidRPr="00D441DE">
        <w:rPr>
          <w:rFonts w:eastAsia="궁서체"/>
          <w:sz w:val="14"/>
          <w:szCs w:val="14"/>
        </w:rPr>
        <w:fldChar w:fldCharType="begin"/>
      </w:r>
      <w:r w:rsidR="00D441DE" w:rsidRPr="00D441DE">
        <w:rPr>
          <w:rFonts w:eastAsia="궁서체"/>
          <w:sz w:val="14"/>
          <w:szCs w:val="14"/>
        </w:rPr>
        <w:instrText xml:space="preserve"> </w:instrText>
      </w:r>
      <w:r w:rsidR="00D441DE" w:rsidRPr="00D441DE">
        <w:rPr>
          <w:rFonts w:eastAsia="궁서체"/>
          <w:color w:val="0000FF"/>
          <w:sz w:val="14"/>
          <w:szCs w:val="14"/>
        </w:rPr>
        <w:instrText>XE "</w:instrText>
      </w:r>
      <w:r w:rsidR="00D441DE" w:rsidRPr="00D441DE">
        <w:rPr>
          <w:rFonts w:hint="eastAsia"/>
          <w:sz w:val="14"/>
          <w:szCs w:val="14"/>
        </w:rPr>
        <w:instrText>웹 서버</w:instrText>
      </w:r>
      <w:r w:rsidR="00D441DE" w:rsidRPr="00D441DE">
        <w:rPr>
          <w:rFonts w:eastAsia="궁서체"/>
          <w:color w:val="0000FF"/>
          <w:sz w:val="14"/>
          <w:szCs w:val="14"/>
        </w:rPr>
        <w:instrText>"</w:instrText>
      </w:r>
      <w:r w:rsidR="009A3A21" w:rsidRPr="00D441DE">
        <w:rPr>
          <w:rFonts w:eastAsia="궁서체"/>
          <w:sz w:val="14"/>
          <w:szCs w:val="14"/>
        </w:rPr>
        <w:fldChar w:fldCharType="end"/>
      </w:r>
      <w:r w:rsidR="005B38BC">
        <w:rPr>
          <w:rFonts w:eastAsia="궁서체" w:hint="eastAsia"/>
          <w:sz w:val="14"/>
          <w:szCs w:val="14"/>
        </w:rPr>
        <w:t xml:space="preserve"> </w:t>
      </w:r>
      <w:r w:rsidR="00D441DE">
        <w:rPr>
          <w:rFonts w:hint="eastAsia"/>
        </w:rPr>
        <w:t>웹 클라이언트의 설정은 웹 서버에 연결하여 감시/제어를 하기 위해 필요한 것을 설정하는 것으로 모바일 코드실행, Silverlight 방식, Html 방식의 3가지가 있다.</w:t>
      </w:r>
    </w:p>
    <w:p w:rsidR="00D441DE" w:rsidRPr="005B38BC" w:rsidRDefault="00D441DE" w:rsidP="00D97571">
      <w:pPr>
        <w:pStyle w:val="-"/>
      </w:pPr>
    </w:p>
    <w:p w:rsidR="00D441DE" w:rsidRPr="008627AC" w:rsidRDefault="00D441DE" w:rsidP="008627AC">
      <w:pPr>
        <w:pStyle w:val="af6"/>
        <w:ind w:left="604" w:hangingChars="400" w:hanging="604"/>
      </w:pPr>
      <w:r w:rsidRPr="008627AC">
        <w:rPr>
          <w:rFonts w:hAnsi="돋움" w:hint="eastAsia"/>
          <w:b/>
          <w:bCs/>
          <w:kern w:val="2"/>
        </w:rPr>
        <w:t>※ 참고)</w:t>
      </w:r>
      <w:r w:rsidR="008627AC" w:rsidRPr="008627AC">
        <w:rPr>
          <w:rFonts w:hint="eastAsia"/>
        </w:rPr>
        <w:t xml:space="preserve"> </w:t>
      </w:r>
      <w:r w:rsidRPr="008627AC">
        <w:rPr>
          <w:rFonts w:hint="eastAsia"/>
        </w:rPr>
        <w:t>웹 서버에 연결하여 감시/제어를 하는 웹 클라이언트의 사용법은 감시 프로그램과 대부분 동일하므로 감시 프로그램 설명 부분 또는 도움말을 참조하여 사용한다.</w:t>
      </w:r>
    </w:p>
    <w:p w:rsidR="00EB7E32" w:rsidRDefault="00EB7E32" w:rsidP="00D97571"/>
    <w:p w:rsidR="005B38BC" w:rsidRDefault="005B38BC" w:rsidP="00D97571"/>
    <w:p w:rsidR="005B38BC" w:rsidRPr="008627AC" w:rsidRDefault="005B38BC" w:rsidP="00D97571"/>
    <w:p w:rsidR="005B38BC" w:rsidRDefault="005B38BC" w:rsidP="00D97571"/>
    <w:p w:rsidR="00EB7E32" w:rsidRDefault="00D441DE" w:rsidP="00D97571">
      <w:pPr>
        <w:pStyle w:val="21"/>
      </w:pPr>
      <w:bookmarkStart w:id="22" w:name="_Toc232923260"/>
      <w:r>
        <w:rPr>
          <w:rFonts w:hint="eastAsia"/>
        </w:rPr>
        <w:t>2</w:t>
      </w:r>
      <w:r w:rsidR="00EB7E32">
        <w:rPr>
          <w:rFonts w:hint="eastAsia"/>
        </w:rPr>
        <w:t>.1 시스템 요구사항</w:t>
      </w:r>
      <w:bookmarkEnd w:id="22"/>
      <w:r w:rsidR="009A3A21" w:rsidRPr="00D441DE">
        <w:rPr>
          <w:rFonts w:eastAsia="궁서체"/>
        </w:rPr>
        <w:fldChar w:fldCharType="begin"/>
      </w:r>
      <w:r w:rsidRPr="00D441DE">
        <w:rPr>
          <w:rFonts w:eastAsia="궁서체"/>
        </w:rPr>
        <w:instrText xml:space="preserve"> </w:instrText>
      </w:r>
      <w:r w:rsidRPr="00D441DE">
        <w:rPr>
          <w:rFonts w:eastAsia="궁서체"/>
          <w:color w:val="0000FF"/>
        </w:rPr>
        <w:instrText>XE "</w:instrText>
      </w:r>
      <w:r>
        <w:rPr>
          <w:rFonts w:hint="eastAsia"/>
        </w:rPr>
        <w:instrText>시스템 요구사</w:instrText>
      </w:r>
      <w:r w:rsidR="00881AE7">
        <w:rPr>
          <w:rFonts w:hint="eastAsia"/>
        </w:rPr>
        <w:instrText>항</w:instrText>
      </w:r>
      <w:r w:rsidRPr="00D441DE">
        <w:rPr>
          <w:rFonts w:eastAsia="궁서체"/>
          <w:color w:val="0000FF"/>
        </w:rPr>
        <w:instrText>"</w:instrText>
      </w:r>
      <w:r w:rsidR="009A3A21" w:rsidRPr="00D441DE">
        <w:rPr>
          <w:rFonts w:eastAsia="궁서체"/>
        </w:rPr>
        <w:fldChar w:fldCharType="end"/>
      </w:r>
    </w:p>
    <w:p w:rsidR="00EB7E32" w:rsidRDefault="00EB7E32" w:rsidP="00D97571">
      <w:r>
        <w:rPr>
          <w:rFonts w:hint="eastAsia"/>
        </w:rPr>
        <w:t xml:space="preserve">웹 서버에 연결되는 웹 클라이언트는 </w:t>
      </w:r>
      <w:r w:rsidRPr="00D8492C">
        <w:rPr>
          <w:rStyle w:val="-0"/>
          <w:rFonts w:hint="eastAsia"/>
        </w:rPr>
        <w:t>&lt;</w:t>
      </w:r>
      <w:r w:rsidRPr="00D8492C">
        <w:rPr>
          <w:rStyle w:val="-0"/>
          <w:rFonts w:hint="eastAsia"/>
        </w:rPr>
        <w:t>표</w:t>
      </w:r>
      <w:r w:rsidRPr="00D8492C">
        <w:rPr>
          <w:rStyle w:val="-0"/>
          <w:rFonts w:hint="eastAsia"/>
        </w:rPr>
        <w:t xml:space="preserve"> </w:t>
      </w:r>
      <w:r w:rsidR="00D441DE">
        <w:rPr>
          <w:rStyle w:val="-0"/>
          <w:rFonts w:hint="eastAsia"/>
        </w:rPr>
        <w:t>2</w:t>
      </w:r>
      <w:r w:rsidRPr="00D8492C">
        <w:rPr>
          <w:rStyle w:val="-0"/>
          <w:rFonts w:hint="eastAsia"/>
        </w:rPr>
        <w:t>-</w:t>
      </w:r>
      <w:r w:rsidR="00D441DE">
        <w:rPr>
          <w:rStyle w:val="-0"/>
          <w:rFonts w:hint="eastAsia"/>
        </w:rPr>
        <w:t>1</w:t>
      </w:r>
      <w:r w:rsidRPr="00D8492C">
        <w:rPr>
          <w:rStyle w:val="-0"/>
          <w:rFonts w:hint="eastAsia"/>
        </w:rPr>
        <w:t>&gt;</w:t>
      </w:r>
      <w:r w:rsidR="00D441DE">
        <w:rPr>
          <w:rFonts w:hint="eastAsia"/>
        </w:rPr>
        <w:t>과</w:t>
      </w:r>
      <w:r>
        <w:rPr>
          <w:rFonts w:hint="eastAsia"/>
        </w:rPr>
        <w:t xml:space="preserve"> 같은 시스템 환경을 요구한다.</w:t>
      </w:r>
    </w:p>
    <w:p w:rsidR="00A84299" w:rsidRPr="00D441DE" w:rsidRDefault="00A84299" w:rsidP="00D97571"/>
    <w:tbl>
      <w:tblPr>
        <w:tblW w:w="0" w:type="auto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444"/>
        <w:gridCol w:w="2324"/>
        <w:gridCol w:w="2934"/>
      </w:tblGrid>
      <w:tr w:rsidR="00A84299" w:rsidRPr="0031625C" w:rsidTr="00CD4C6E">
        <w:trPr>
          <w:jc w:val="center"/>
        </w:trPr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A84299" w:rsidRPr="0031625C" w:rsidRDefault="00A84299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항목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A84299" w:rsidRPr="0031625C" w:rsidRDefault="00A84299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요구사항</w:t>
            </w:r>
          </w:p>
        </w:tc>
        <w:tc>
          <w:tcPr>
            <w:tcW w:w="2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A84299" w:rsidRPr="0031625C" w:rsidRDefault="00A84299" w:rsidP="00D97571">
            <w:pPr>
              <w:pStyle w:val="-"/>
              <w:rPr>
                <w:rStyle w:val="-4"/>
              </w:rPr>
            </w:pPr>
            <w:r w:rsidRPr="0031625C">
              <w:rPr>
                <w:rStyle w:val="-4"/>
              </w:rPr>
              <w:t>비고</w:t>
            </w:r>
          </w:p>
        </w:tc>
      </w:tr>
      <w:tr w:rsidR="00A84299" w:rsidTr="00CD4C6E">
        <w:trPr>
          <w:jc w:val="center"/>
        </w:trPr>
        <w:tc>
          <w:tcPr>
            <w:tcW w:w="144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운영체계 ( OS )</w:t>
            </w:r>
          </w:p>
        </w:tc>
        <w:tc>
          <w:tcPr>
            <w:tcW w:w="232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A84299" w:rsidRPr="00F81365" w:rsidRDefault="00A84299" w:rsidP="00D97571">
            <w:pPr>
              <w:pStyle w:val="-"/>
            </w:pPr>
            <w:r w:rsidRPr="00F81365">
              <w:t>Windows XP</w:t>
            </w:r>
            <w:r w:rsidR="00E770C6" w:rsidRPr="00F81365">
              <w:rPr>
                <w:rFonts w:hint="eastAsia"/>
              </w:rPr>
              <w:t>,</w:t>
            </w:r>
          </w:p>
          <w:p w:rsidR="00E770C6" w:rsidRPr="00F81365" w:rsidRDefault="00E770C6" w:rsidP="00D97571">
            <w:pPr>
              <w:pStyle w:val="-"/>
              <w:rPr>
                <w:kern w:val="2"/>
              </w:rPr>
            </w:pPr>
            <w:r w:rsidRPr="00F81365">
              <w:rPr>
                <w:rFonts w:hint="eastAsia"/>
              </w:rPr>
              <w:t>Windows Vista,</w:t>
            </w:r>
          </w:p>
          <w:p w:rsidR="00E770C6" w:rsidRDefault="00A84299" w:rsidP="00411E12">
            <w:pPr>
              <w:pStyle w:val="-"/>
            </w:pPr>
            <w:r>
              <w:t>Windows Server 2003</w:t>
            </w:r>
            <w:r w:rsidR="00D441DE">
              <w:rPr>
                <w:rFonts w:hint="eastAsia"/>
              </w:rPr>
              <w:t>/2008</w:t>
            </w:r>
          </w:p>
          <w:p w:rsidR="00411E12" w:rsidRDefault="00411E12" w:rsidP="00411E12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Windows 7 이상</w:t>
            </w:r>
          </w:p>
        </w:tc>
        <w:tc>
          <w:tcPr>
            <w:tcW w:w="2934" w:type="dxa"/>
            <w:tcBorders>
              <w:top w:val="single" w:sz="4" w:space="0" w:color="auto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서버 제품군 추천</w:t>
            </w:r>
          </w:p>
        </w:tc>
      </w:tr>
      <w:tr w:rsidR="00A84299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.NET Framework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A84299" w:rsidRDefault="00A84299" w:rsidP="00411E12">
            <w:pPr>
              <w:pStyle w:val="-"/>
              <w:rPr>
                <w:kern w:val="2"/>
              </w:rPr>
            </w:pPr>
            <w:r>
              <w:t xml:space="preserve">.NET Framework </w:t>
            </w:r>
            <w:r w:rsidR="00411E12">
              <w:rPr>
                <w:rFonts w:hint="eastAsia"/>
              </w:rPr>
              <w:t>3.5</w:t>
            </w:r>
            <w:r>
              <w:rPr>
                <w:rFonts w:hint="eastAsia"/>
              </w:rPr>
              <w:t xml:space="preserve"> 이상 </w:t>
            </w:r>
            <w:r>
              <w:t>설치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 xml:space="preserve">Windows </w:t>
            </w:r>
            <w:r w:rsidR="00E770C6">
              <w:rPr>
                <w:rFonts w:hint="eastAsia"/>
              </w:rPr>
              <w:t>Vista/</w:t>
            </w:r>
            <w:r>
              <w:t>Server 200</w:t>
            </w:r>
            <w:r w:rsidR="00E770C6">
              <w:rPr>
                <w:rFonts w:hint="eastAsia"/>
              </w:rPr>
              <w:t>8</w:t>
            </w:r>
            <w:r>
              <w:t>은 설치되어 있음</w:t>
            </w:r>
          </w:p>
        </w:tc>
      </w:tr>
      <w:tr w:rsidR="00A84299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시스템 사양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P4 1.8</w:t>
            </w:r>
            <w:r w:rsidR="00162E40">
              <w:rPr>
                <w:rFonts w:hint="eastAsia"/>
              </w:rPr>
              <w:t xml:space="preserve">GHz </w:t>
            </w:r>
            <w:r>
              <w:t>이상,</w:t>
            </w:r>
          </w:p>
          <w:p w:rsidR="00A84299" w:rsidRDefault="00A84299" w:rsidP="00D97571">
            <w:pPr>
              <w:pStyle w:val="-"/>
              <w:rPr>
                <w:kern w:val="2"/>
              </w:rPr>
            </w:pPr>
            <w:r>
              <w:t>메모리 512</w:t>
            </w:r>
            <w:r w:rsidR="00162E40">
              <w:rPr>
                <w:rFonts w:hint="eastAsia"/>
              </w:rPr>
              <w:t xml:space="preserve"> MB</w:t>
            </w:r>
            <w:r>
              <w:t xml:space="preserve"> 이상,</w:t>
            </w:r>
          </w:p>
          <w:p w:rsidR="00A84299" w:rsidRDefault="00A84299" w:rsidP="00D97571">
            <w:pPr>
              <w:pStyle w:val="-"/>
              <w:rPr>
                <w:kern w:val="2"/>
              </w:rPr>
            </w:pPr>
            <w:r>
              <w:t xml:space="preserve">HDD </w:t>
            </w:r>
            <w:r w:rsidR="00162E40">
              <w:rPr>
                <w:rFonts w:hint="eastAsia"/>
              </w:rPr>
              <w:t>5</w:t>
            </w:r>
            <w:r w:rsidR="00AB6DCA">
              <w:rPr>
                <w:rFonts w:hint="eastAsia"/>
              </w:rPr>
              <w:t>00MB</w:t>
            </w:r>
            <w:r>
              <w:t xml:space="preserve"> 이상의 여분,</w:t>
            </w:r>
          </w:p>
          <w:p w:rsidR="00A84299" w:rsidRDefault="00A84299" w:rsidP="00D97571">
            <w:pPr>
              <w:pStyle w:val="-"/>
              <w:rPr>
                <w:kern w:val="2"/>
              </w:rPr>
            </w:pPr>
            <w:r>
              <w:t>기타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최상의 시스템을 필요로 함</w:t>
            </w:r>
          </w:p>
        </w:tc>
      </w:tr>
      <w:tr w:rsidR="00A84299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DB Server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shd w:val="clear" w:color="auto" w:fill="D9D9D9"/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SQL server 또는 Oracle 9i</w:t>
            </w:r>
            <w:r>
              <w:t> </w:t>
            </w:r>
            <w:r>
              <w:t>이상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dotted" w:sz="2" w:space="0" w:color="000000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필요에 따라 설치</w:t>
            </w:r>
          </w:p>
        </w:tc>
      </w:tr>
      <w:tr w:rsidR="00A84299" w:rsidTr="00CD4C6E">
        <w:trPr>
          <w:jc w:val="center"/>
        </w:trPr>
        <w:tc>
          <w:tcPr>
            <w:tcW w:w="144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Explorer</w:t>
            </w:r>
          </w:p>
        </w:tc>
        <w:tc>
          <w:tcPr>
            <w:tcW w:w="232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MS Explorer 6.0 이상</w:t>
            </w:r>
          </w:p>
        </w:tc>
        <w:tc>
          <w:tcPr>
            <w:tcW w:w="2934" w:type="dxa"/>
            <w:tcBorders>
              <w:top w:val="dotted" w:sz="2" w:space="0" w:color="000000"/>
              <w:left w:val="nil"/>
              <w:bottom w:val="single" w:sz="4" w:space="0" w:color="auto"/>
              <w:right w:val="nil"/>
            </w:tcBorders>
            <w:vAlign w:val="center"/>
          </w:tcPr>
          <w:p w:rsidR="00A84299" w:rsidRDefault="00A84299" w:rsidP="00D97571">
            <w:pPr>
              <w:pStyle w:val="-"/>
              <w:rPr>
                <w:kern w:val="2"/>
              </w:rPr>
            </w:pPr>
            <w:r>
              <w:t>서버에서 웹 클라이언트 실행 시 필요,</w:t>
            </w:r>
          </w:p>
          <w:p w:rsidR="00A84299" w:rsidRDefault="00A84299" w:rsidP="00D97571">
            <w:pPr>
              <w:pStyle w:val="-"/>
              <w:rPr>
                <w:kern w:val="2"/>
              </w:rPr>
            </w:pPr>
            <w:r>
              <w:t>신뢰할 수 있는 사이트로 등록 요망</w:t>
            </w:r>
          </w:p>
          <w:p w:rsidR="00A84299" w:rsidRDefault="00A84299" w:rsidP="00D97571">
            <w:pPr>
              <w:pStyle w:val="-"/>
              <w:rPr>
                <w:kern w:val="2"/>
              </w:rPr>
            </w:pPr>
            <w:r>
              <w:t>(어셈블리 신뢰로 사용할 경우 필요 없음)</w:t>
            </w:r>
          </w:p>
        </w:tc>
      </w:tr>
    </w:tbl>
    <w:p w:rsidR="00EB7E32" w:rsidRDefault="00EB7E32" w:rsidP="00A07FAB">
      <w:pPr>
        <w:pStyle w:val="24"/>
        <w:spacing w:after="487"/>
      </w:pPr>
      <w:r>
        <w:rPr>
          <w:rFonts w:hint="eastAsia"/>
        </w:rPr>
        <w:t xml:space="preserve">&lt;표 </w:t>
      </w:r>
      <w:r w:rsidR="00E770C6">
        <w:rPr>
          <w:rFonts w:hint="eastAsia"/>
        </w:rPr>
        <w:t>2</w:t>
      </w:r>
      <w:r>
        <w:rPr>
          <w:rFonts w:hint="eastAsia"/>
        </w:rPr>
        <w:t>-</w:t>
      </w:r>
      <w:r w:rsidR="00E770C6">
        <w:rPr>
          <w:rFonts w:hint="eastAsia"/>
        </w:rPr>
        <w:t>1</w:t>
      </w:r>
      <w:r>
        <w:rPr>
          <w:rFonts w:hint="eastAsia"/>
        </w:rPr>
        <w:t>&gt; 웹 클라이언트의 시스템 요구사항</w:t>
      </w:r>
    </w:p>
    <w:p w:rsidR="00D97571" w:rsidRDefault="00D97571" w:rsidP="00D97571"/>
    <w:p w:rsidR="008627AC" w:rsidRDefault="008627AC" w:rsidP="00D97571"/>
    <w:p w:rsidR="008627AC" w:rsidRDefault="008627AC" w:rsidP="00D97571"/>
    <w:p w:rsidR="00D97571" w:rsidRPr="00D97571" w:rsidRDefault="00D97571" w:rsidP="00D97571"/>
    <w:p w:rsidR="00E770C6" w:rsidRDefault="00E770C6" w:rsidP="00D97571">
      <w:pPr>
        <w:pStyle w:val="21"/>
      </w:pPr>
      <w:bookmarkStart w:id="23" w:name="_Toc232923261"/>
      <w:r>
        <w:rPr>
          <w:rFonts w:hint="eastAsia"/>
        </w:rPr>
        <w:lastRenderedPageBreak/>
        <w:t>2.2 모바일 코드실행 웹 클라이언트</w:t>
      </w:r>
      <w:bookmarkEnd w:id="23"/>
      <w:r w:rsidR="009A3A21">
        <w:rPr>
          <w:rFonts w:eastAsia="궁서체"/>
          <w:sz w:val="16"/>
        </w:rPr>
        <w:fldChar w:fldCharType="begin"/>
      </w:r>
      <w:r>
        <w:rPr>
          <w:rFonts w:eastAsia="궁서체"/>
          <w:sz w:val="16"/>
        </w:rPr>
        <w:instrText xml:space="preserve"> </w:instrText>
      </w:r>
      <w:r>
        <w:rPr>
          <w:rFonts w:eastAsia="궁서체"/>
          <w:color w:val="0000FF"/>
          <w:sz w:val="16"/>
        </w:rPr>
        <w:instrText>XE "</w:instrText>
      </w:r>
      <w:r>
        <w:rPr>
          <w:rFonts w:hint="eastAsia"/>
        </w:rPr>
        <w:instrText>모바일 코드실행 웹 클라이언트</w:instrText>
      </w:r>
      <w:r>
        <w:rPr>
          <w:rFonts w:eastAsia="궁서체"/>
          <w:color w:val="0000FF"/>
          <w:sz w:val="16"/>
        </w:rPr>
        <w:instrText>"</w:instrText>
      </w:r>
      <w:r w:rsidR="009A3A21">
        <w:rPr>
          <w:rFonts w:eastAsia="궁서체"/>
          <w:sz w:val="16"/>
        </w:rPr>
        <w:fldChar w:fldCharType="end"/>
      </w:r>
    </w:p>
    <w:p w:rsidR="00E770C6" w:rsidRPr="00FF54F1" w:rsidRDefault="00E770C6" w:rsidP="00D97571">
      <w:pPr>
        <w:rPr>
          <w:rStyle w:val="afd"/>
        </w:rPr>
      </w:pPr>
      <w:r>
        <w:rPr>
          <w:rFonts w:hint="eastAsia"/>
        </w:rPr>
        <w:t xml:space="preserve">모바일 코드실행 </w:t>
      </w:r>
      <w:r>
        <w:t xml:space="preserve">웹 클라이언트는 마이크로소프트의 신기술인 </w:t>
      </w:r>
      <w:r w:rsidRPr="007736F3">
        <w:rPr>
          <w:rStyle w:val="af4"/>
        </w:rPr>
        <w:t>.NET</w:t>
      </w:r>
      <w:r>
        <w:t xml:space="preserve">을 기반으로 개발하였으므로 </w:t>
      </w:r>
      <w:r>
        <w:rPr>
          <w:rFonts w:hint="eastAsia"/>
        </w:rPr>
        <w:t xml:space="preserve">윈도우 </w:t>
      </w:r>
      <w:r w:rsidRPr="007736F3">
        <w:rPr>
          <w:rStyle w:val="af4"/>
        </w:rPr>
        <w:t>XP/Server2003</w:t>
      </w:r>
      <w:r>
        <w:rPr>
          <w:rStyle w:val="af4"/>
          <w:rFonts w:hint="eastAsia"/>
        </w:rPr>
        <w:t>/Vista/Server2008</w:t>
      </w:r>
      <w:r w:rsidR="00411E12">
        <w:rPr>
          <w:rStyle w:val="af4"/>
          <w:rFonts w:hint="eastAsia"/>
        </w:rPr>
        <w:t>/7</w:t>
      </w:r>
      <w:r>
        <w:t xml:space="preserve"> </w:t>
      </w:r>
      <w:r>
        <w:rPr>
          <w:rFonts w:hint="eastAsia"/>
        </w:rPr>
        <w:t xml:space="preserve">이상의 </w:t>
      </w:r>
      <w:r>
        <w:t>운영체계</w:t>
      </w:r>
      <w:r>
        <w:rPr>
          <w:rFonts w:hint="eastAsia"/>
        </w:rPr>
        <w:t xml:space="preserve">에 </w:t>
      </w:r>
      <w:r w:rsidRPr="007736F3">
        <w:rPr>
          <w:rStyle w:val="af4"/>
        </w:rPr>
        <w:t xml:space="preserve">.NET Framework </w:t>
      </w:r>
      <w:r w:rsidR="00411E12">
        <w:rPr>
          <w:rStyle w:val="af4"/>
          <w:rFonts w:hint="eastAsia"/>
        </w:rPr>
        <w:t>3.5</w:t>
      </w:r>
      <w:r>
        <w:t xml:space="preserve"> </w:t>
      </w:r>
      <w:r>
        <w:rPr>
          <w:rFonts w:hint="eastAsia"/>
        </w:rPr>
        <w:t>이상</w:t>
      </w:r>
      <w:r>
        <w:t>을 설치</w:t>
      </w:r>
      <w:r>
        <w:rPr>
          <w:rFonts w:hint="eastAsia"/>
        </w:rPr>
        <w:t>하고 보안설정을 완료해야 한다</w:t>
      </w:r>
      <w:r>
        <w:t>.</w:t>
      </w:r>
    </w:p>
    <w:p w:rsidR="00E770C6" w:rsidRPr="00411E12" w:rsidRDefault="00E770C6" w:rsidP="00D97571"/>
    <w:p w:rsidR="00E770C6" w:rsidRDefault="00E770C6" w:rsidP="00D97571"/>
    <w:p w:rsidR="005B38BC" w:rsidRDefault="005B38BC" w:rsidP="00D97571"/>
    <w:p w:rsidR="00E770C6" w:rsidRDefault="00E770C6" w:rsidP="00D97571">
      <w:pPr>
        <w:pStyle w:val="31"/>
      </w:pPr>
      <w:bookmarkStart w:id="24" w:name="_Toc232923262"/>
      <w:r>
        <w:rPr>
          <w:rFonts w:hint="eastAsia"/>
        </w:rPr>
        <w:t>2.2.1 .NET Framework 의 설치</w:t>
      </w:r>
      <w:bookmarkEnd w:id="24"/>
      <w:r>
        <w:rPr>
          <w:rFonts w:hint="eastAsia"/>
        </w:rPr>
        <w:t xml:space="preserve"> </w:t>
      </w:r>
      <w:r w:rsidR="009A3A21">
        <w:rPr>
          <w:rFonts w:eastAsia="궁서체"/>
          <w:sz w:val="16"/>
        </w:rPr>
        <w:fldChar w:fldCharType="begin"/>
      </w:r>
      <w:r>
        <w:rPr>
          <w:rFonts w:eastAsia="궁서체"/>
          <w:sz w:val="16"/>
        </w:rPr>
        <w:instrText xml:space="preserve"> </w:instrText>
      </w:r>
      <w:r>
        <w:rPr>
          <w:rFonts w:eastAsia="궁서체"/>
          <w:color w:val="0000FF"/>
          <w:sz w:val="16"/>
        </w:rPr>
        <w:instrText>XE "</w:instrText>
      </w:r>
      <w:r>
        <w:rPr>
          <w:rFonts w:eastAsia="궁서체" w:hint="eastAsia"/>
          <w:color w:val="auto"/>
          <w:sz w:val="16"/>
        </w:rPr>
        <w:instrText>.</w:instrText>
      </w:r>
      <w:r w:rsidRPr="001A4CFC">
        <w:rPr>
          <w:rFonts w:hint="eastAsia"/>
        </w:rPr>
        <w:instrText>Net Framework</w:instrText>
      </w:r>
      <w:r>
        <w:rPr>
          <w:rFonts w:eastAsia="궁서체"/>
          <w:color w:val="0000FF"/>
          <w:sz w:val="16"/>
        </w:rPr>
        <w:instrText>"</w:instrText>
      </w:r>
      <w:r w:rsidR="009A3A21">
        <w:rPr>
          <w:rFonts w:eastAsia="궁서체"/>
          <w:sz w:val="16"/>
        </w:rPr>
        <w:fldChar w:fldCharType="end"/>
      </w:r>
    </w:p>
    <w:p w:rsidR="00E770C6" w:rsidRDefault="00E770C6" w:rsidP="00D97571">
      <w:r w:rsidRPr="007736F3">
        <w:rPr>
          <w:rStyle w:val="af4"/>
        </w:rPr>
        <w:t xml:space="preserve">.NET Framework </w:t>
      </w:r>
      <w:r w:rsidR="00411E12">
        <w:rPr>
          <w:rStyle w:val="af4"/>
          <w:rFonts w:hint="eastAsia"/>
        </w:rPr>
        <w:t>3.5는</w:t>
      </w:r>
      <w:r>
        <w:t xml:space="preserve"> 다음과 같은 사이트 또는 </w:t>
      </w:r>
      <w:r w:rsidRPr="007736F3">
        <w:rPr>
          <w:rStyle w:val="af4"/>
        </w:rPr>
        <w:t>CD</w:t>
      </w:r>
      <w:r>
        <w:t xml:space="preserve"> 등에서 설치할 수 있다.</w:t>
      </w:r>
    </w:p>
    <w:p w:rsidR="00E770C6" w:rsidRPr="00203A39" w:rsidRDefault="00E770C6" w:rsidP="00D97571">
      <w:pPr>
        <w:pStyle w:val="ad"/>
      </w:pPr>
    </w:p>
    <w:p w:rsidR="00E770C6" w:rsidRPr="002D3019" w:rsidRDefault="00E770C6" w:rsidP="00D97571">
      <w:pPr>
        <w:pStyle w:val="affb"/>
      </w:pPr>
      <w:r>
        <w:rPr>
          <w:rStyle w:val="afd"/>
          <w:rFonts w:hint="eastAsia"/>
        </w:rPr>
        <w:t xml:space="preserve">    </w:t>
      </w:r>
      <w:r w:rsidRPr="00FF54F1">
        <w:rPr>
          <w:rStyle w:val="afd"/>
        </w:rPr>
        <w:sym w:font="Wingdings" w:char="F0A7"/>
      </w:r>
      <w:r>
        <w:rPr>
          <w:rStyle w:val="afd"/>
          <w:rFonts w:hint="eastAsia"/>
        </w:rPr>
        <w:t xml:space="preserve"> </w:t>
      </w:r>
      <w:r w:rsidRPr="002D3019">
        <w:t>마이크로소프트 사이트에서(무료) 다운로드하여 설치</w:t>
      </w:r>
      <w:r w:rsidRPr="002D3019">
        <w:rPr>
          <w:rFonts w:hint="eastAsia"/>
        </w:rPr>
        <w:t>.</w:t>
      </w:r>
    </w:p>
    <w:p w:rsidR="00E770C6" w:rsidRPr="00FF54F1" w:rsidRDefault="00E770C6" w:rsidP="00D97571">
      <w:pPr>
        <w:pStyle w:val="affb"/>
        <w:rPr>
          <w:rStyle w:val="afd"/>
        </w:rPr>
      </w:pPr>
      <w:r>
        <w:rPr>
          <w:rStyle w:val="afd"/>
          <w:rFonts w:hint="eastAsia"/>
        </w:rPr>
        <w:t xml:space="preserve">    </w:t>
      </w:r>
      <w:r w:rsidRPr="00FF54F1">
        <w:rPr>
          <w:rStyle w:val="afd"/>
        </w:rPr>
        <w:sym w:font="Wingdings" w:char="F0A7"/>
      </w:r>
      <w:r>
        <w:rPr>
          <w:rStyle w:val="afd"/>
          <w:rFonts w:hint="eastAsia"/>
        </w:rPr>
        <w:t xml:space="preserve"> </w:t>
      </w:r>
      <w:r w:rsidRPr="00694C61">
        <w:rPr>
          <w:rStyle w:val="af4"/>
        </w:rPr>
        <w:t>autobase.biz</w:t>
      </w:r>
      <w:r w:rsidRPr="00FF54F1">
        <w:rPr>
          <w:rStyle w:val="afd"/>
        </w:rPr>
        <w:t xml:space="preserve"> 사이트에서 다운로드하여 설치</w:t>
      </w:r>
      <w:r w:rsidRPr="00FF54F1">
        <w:rPr>
          <w:rStyle w:val="afd"/>
          <w:rFonts w:hint="eastAsia"/>
        </w:rPr>
        <w:t>.</w:t>
      </w:r>
    </w:p>
    <w:p w:rsidR="00E770C6" w:rsidRPr="002A4910" w:rsidRDefault="00E770C6" w:rsidP="00D97571">
      <w:pPr>
        <w:pStyle w:val="affb"/>
        <w:rPr>
          <w:kern w:val="2"/>
        </w:rPr>
      </w:pPr>
      <w:r>
        <w:rPr>
          <w:rStyle w:val="afd"/>
          <w:rFonts w:hint="eastAsia"/>
        </w:rPr>
        <w:t xml:space="preserve">    </w:t>
      </w:r>
      <w:r w:rsidRPr="00FF54F1">
        <w:rPr>
          <w:rStyle w:val="afd"/>
        </w:rPr>
        <w:sym w:font="Wingdings" w:char="F0A7"/>
      </w:r>
      <w:r>
        <w:rPr>
          <w:rStyle w:val="afd"/>
          <w:rFonts w:hint="eastAsia"/>
        </w:rPr>
        <w:t xml:space="preserve"> </w:t>
      </w:r>
      <w:r w:rsidRPr="00FF54F1">
        <w:rPr>
          <w:rStyle w:val="afd"/>
        </w:rPr>
        <w:t>제공된 프로그램</w:t>
      </w:r>
      <w:r w:rsidRPr="0050663A">
        <w:rPr>
          <w:rStyle w:val="af4"/>
        </w:rPr>
        <w:t>CD</w:t>
      </w:r>
      <w:r w:rsidRPr="00FF54F1">
        <w:rPr>
          <w:rStyle w:val="afd"/>
        </w:rPr>
        <w:t xml:space="preserve">의 </w:t>
      </w:r>
      <w:r w:rsidRPr="0050663A">
        <w:rPr>
          <w:rStyle w:val="af4"/>
        </w:rPr>
        <w:t>REDIST\DotNetFramework_</w:t>
      </w:r>
      <w:r w:rsidR="00411E12">
        <w:rPr>
          <w:rStyle w:val="af4"/>
          <w:rFonts w:hint="eastAsia"/>
        </w:rPr>
        <w:t>3</w:t>
      </w:r>
      <w:r w:rsidRPr="0050663A">
        <w:rPr>
          <w:rStyle w:val="af4"/>
        </w:rPr>
        <w:t>_</w:t>
      </w:r>
      <w:r w:rsidR="00411E12">
        <w:rPr>
          <w:rStyle w:val="af4"/>
          <w:rFonts w:hint="eastAsia"/>
        </w:rPr>
        <w:t>5</w:t>
      </w:r>
      <w:r w:rsidRPr="0050663A">
        <w:rPr>
          <w:rStyle w:val="af4"/>
        </w:rPr>
        <w:t>\dotnetfx</w:t>
      </w:r>
      <w:r w:rsidR="00411E12">
        <w:rPr>
          <w:rStyle w:val="af4"/>
          <w:rFonts w:hint="eastAsia"/>
        </w:rPr>
        <w:t>35</w:t>
      </w:r>
      <w:r w:rsidRPr="0050663A">
        <w:rPr>
          <w:rStyle w:val="af4"/>
        </w:rPr>
        <w:t>.exe</w:t>
      </w:r>
      <w:r w:rsidRPr="00FF54F1">
        <w:rPr>
          <w:rStyle w:val="afd"/>
        </w:rPr>
        <w:t>를 실행하여 설치</w:t>
      </w:r>
      <w:r>
        <w:rPr>
          <w:rStyle w:val="afd"/>
          <w:rFonts w:hint="eastAsia"/>
        </w:rPr>
        <w:t>.</w:t>
      </w:r>
    </w:p>
    <w:p w:rsidR="00E770C6" w:rsidRDefault="00E770C6" w:rsidP="00D97571"/>
    <w:p w:rsidR="005B38BC" w:rsidRDefault="005B38BC" w:rsidP="00D97571"/>
    <w:p w:rsidR="00E770C6" w:rsidRDefault="00E770C6" w:rsidP="00D97571"/>
    <w:p w:rsidR="00E770C6" w:rsidRDefault="00E770C6" w:rsidP="00D97571">
      <w:pPr>
        <w:pStyle w:val="31"/>
      </w:pPr>
      <w:bookmarkStart w:id="25" w:name="_Toc232923263"/>
      <w:r>
        <w:rPr>
          <w:rFonts w:hint="eastAsia"/>
        </w:rPr>
        <w:t>2.2.2 보안설정</w:t>
      </w:r>
      <w:bookmarkEnd w:id="25"/>
      <w:r w:rsidR="009A3A21">
        <w:rPr>
          <w:rFonts w:eastAsia="궁서체"/>
          <w:sz w:val="16"/>
        </w:rPr>
        <w:fldChar w:fldCharType="begin"/>
      </w:r>
      <w:r>
        <w:rPr>
          <w:rFonts w:eastAsia="궁서체"/>
          <w:sz w:val="16"/>
        </w:rPr>
        <w:instrText xml:space="preserve"> </w:instrText>
      </w:r>
      <w:r>
        <w:rPr>
          <w:rFonts w:eastAsia="궁서체"/>
          <w:color w:val="0000FF"/>
          <w:sz w:val="16"/>
        </w:rPr>
        <w:instrText>XE "</w:instrText>
      </w:r>
      <w:r w:rsidRPr="001A4CFC">
        <w:rPr>
          <w:rFonts w:hint="eastAsia"/>
        </w:rPr>
        <w:instrText>보안설정</w:instrText>
      </w:r>
      <w:r>
        <w:rPr>
          <w:rFonts w:eastAsia="궁서체"/>
          <w:color w:val="0000FF"/>
          <w:sz w:val="16"/>
        </w:rPr>
        <w:instrText>"</w:instrText>
      </w:r>
      <w:r w:rsidR="009A3A21">
        <w:rPr>
          <w:rFonts w:eastAsia="궁서체"/>
          <w:sz w:val="16"/>
        </w:rPr>
        <w:fldChar w:fldCharType="end"/>
      </w:r>
    </w:p>
    <w:p w:rsidR="00E770C6" w:rsidRDefault="00E770C6" w:rsidP="00D97571">
      <w:r>
        <w:t xml:space="preserve">웹 서버에서 제공하는 서비스 내용을 웹 클라이언트에서 실행하거나 감시/제어 등의 작업을 위해서는 </w:t>
      </w:r>
      <w:r>
        <w:rPr>
          <w:rFonts w:hint="eastAsia"/>
        </w:rPr>
        <w:t xml:space="preserve">웹서버의 사이트를 신뢰할 수 있는 사이트로 등록하고 </w:t>
      </w:r>
      <w:r>
        <w:t>어셈블리 신뢰</w:t>
      </w:r>
      <w:r>
        <w:rPr>
          <w:rFonts w:hint="eastAsia"/>
        </w:rPr>
        <w:t>를 설정해야</w:t>
      </w:r>
      <w:r>
        <w:t xml:space="preserve"> 한다.</w:t>
      </w:r>
    </w:p>
    <w:p w:rsidR="00E770C6" w:rsidRPr="00203A39" w:rsidRDefault="00E770C6" w:rsidP="00D97571">
      <w:pPr>
        <w:pStyle w:val="ad"/>
        <w:rPr>
          <w:rStyle w:val="afd"/>
        </w:rPr>
      </w:pPr>
    </w:p>
    <w:p w:rsidR="00E770C6" w:rsidRDefault="00E770C6" w:rsidP="00D97571">
      <w:pPr>
        <w:pStyle w:val="affb"/>
      </w:pPr>
      <w:r w:rsidRPr="00A2426A">
        <w:rPr>
          <w:rFonts w:hint="eastAsia"/>
        </w:rPr>
        <w:t>※</w:t>
      </w:r>
      <w:r>
        <w:rPr>
          <w:rFonts w:hint="eastAsia"/>
        </w:rPr>
        <w:t xml:space="preserve"> </w:t>
      </w:r>
      <w:r w:rsidRPr="00A2426A">
        <w:rPr>
          <w:rFonts w:hint="eastAsia"/>
        </w:rPr>
        <w:t>주의</w:t>
      </w:r>
      <w:r w:rsidRPr="00A2426A">
        <w:t xml:space="preserve">) </w:t>
      </w:r>
      <w:r w:rsidRPr="002D3019">
        <w:rPr>
          <w:rFonts w:hint="eastAsia"/>
        </w:rPr>
        <w:t xml:space="preserve">마이크로소프트 </w:t>
      </w:r>
      <w:r w:rsidRPr="002D3019">
        <w:t>.NET상에서 실행되는 인터넷 프로그램은 기본적으로</w:t>
      </w:r>
      <w:r w:rsidRPr="002D3019">
        <w:rPr>
          <w:rFonts w:hint="eastAsia"/>
        </w:rPr>
        <w:t xml:space="preserve"> </w:t>
      </w:r>
      <w:r w:rsidRPr="002D3019">
        <w:t>보안설정이 필요하다.</w:t>
      </w:r>
    </w:p>
    <w:p w:rsidR="00C22531" w:rsidRDefault="00C22531" w:rsidP="00D97571">
      <w:pPr>
        <w:pStyle w:val="affb"/>
      </w:pPr>
    </w:p>
    <w:p w:rsidR="00C22531" w:rsidRPr="00A2426A" w:rsidRDefault="00C22531" w:rsidP="00D97571">
      <w:pPr>
        <w:pStyle w:val="affb"/>
      </w:pPr>
    </w:p>
    <w:p w:rsidR="00E770C6" w:rsidRDefault="00E770C6" w:rsidP="00D97571">
      <w:pPr>
        <w:pStyle w:val="41"/>
      </w:pPr>
      <w:bookmarkStart w:id="26" w:name="_Toc232923264"/>
      <w:r>
        <w:rPr>
          <w:rFonts w:hint="eastAsia"/>
        </w:rPr>
        <w:t>2.2.2.1 신뢰할 수 있는 사이트로 등록</w:t>
      </w:r>
      <w:bookmarkEnd w:id="26"/>
      <w:r w:rsidR="009A3A21">
        <w:rPr>
          <w:rFonts w:eastAsia="궁서체"/>
          <w:sz w:val="16"/>
        </w:rPr>
        <w:fldChar w:fldCharType="begin"/>
      </w:r>
      <w:r>
        <w:rPr>
          <w:rFonts w:eastAsia="궁서체"/>
          <w:sz w:val="16"/>
        </w:rPr>
        <w:instrText xml:space="preserve"> </w:instrText>
      </w:r>
      <w:r>
        <w:rPr>
          <w:rFonts w:eastAsia="궁서체"/>
          <w:color w:val="0000FF"/>
          <w:sz w:val="16"/>
        </w:rPr>
        <w:instrText>XE "</w:instrText>
      </w:r>
      <w:r w:rsidRPr="001A4CFC">
        <w:rPr>
          <w:rFonts w:hint="eastAsia"/>
        </w:rPr>
        <w:instrText>신</w:instrText>
      </w:r>
      <w:r>
        <w:rPr>
          <w:rFonts w:hint="eastAsia"/>
        </w:rPr>
        <w:instrText>뢰</w:instrText>
      </w:r>
      <w:r w:rsidRPr="001A4CFC">
        <w:rPr>
          <w:rFonts w:hint="eastAsia"/>
        </w:rPr>
        <w:instrText>할 수 있는 사이트 등록</w:instrText>
      </w:r>
      <w:r>
        <w:rPr>
          <w:rFonts w:eastAsia="궁서체"/>
          <w:color w:val="0000FF"/>
          <w:sz w:val="16"/>
        </w:rPr>
        <w:instrText>"</w:instrText>
      </w:r>
      <w:r w:rsidR="009A3A21">
        <w:rPr>
          <w:rFonts w:eastAsia="궁서체"/>
          <w:sz w:val="16"/>
        </w:rPr>
        <w:fldChar w:fldCharType="end"/>
      </w:r>
    </w:p>
    <w:p w:rsidR="00D97571" w:rsidRDefault="00E770C6" w:rsidP="00D97571">
      <w:r>
        <w:t>인터넷 익스플로어를 실행하여 ‘도구|인터넷 옵션’을 선택하면 인터넷 옵션설정 대화상자가 나타난다.</w:t>
      </w:r>
      <w:r w:rsidR="005B38BC">
        <w:rPr>
          <w:rFonts w:hint="eastAsia"/>
        </w:rPr>
        <w:t xml:space="preserve"> </w:t>
      </w:r>
      <w:r w:rsidRPr="00FF54F1">
        <w:rPr>
          <w:rStyle w:val="afd"/>
        </w:rPr>
        <w:t xml:space="preserve">인터넷 옵션설정 대화상자의 ‘보안’ 탭을 선택하면 </w:t>
      </w:r>
      <w:r>
        <w:rPr>
          <w:rStyle w:val="-0"/>
        </w:rPr>
        <w:t>&lt;</w:t>
      </w:r>
      <w:r>
        <w:rPr>
          <w:rStyle w:val="-0"/>
        </w:rPr>
        <w:t>그림</w:t>
      </w:r>
      <w:r>
        <w:rPr>
          <w:rStyle w:val="-0"/>
        </w:rPr>
        <w:t xml:space="preserve"> </w:t>
      </w:r>
      <w:r w:rsidR="002A3547">
        <w:rPr>
          <w:rStyle w:val="-0"/>
          <w:rFonts w:hint="eastAsia"/>
        </w:rPr>
        <w:t>2</w:t>
      </w:r>
      <w:r>
        <w:rPr>
          <w:rStyle w:val="-0"/>
        </w:rPr>
        <w:t>-</w:t>
      </w:r>
      <w:r>
        <w:rPr>
          <w:rStyle w:val="-0"/>
          <w:rFonts w:hint="eastAsia"/>
        </w:rPr>
        <w:t>1</w:t>
      </w:r>
      <w:r>
        <w:rPr>
          <w:rStyle w:val="-0"/>
        </w:rPr>
        <w:t>&gt;</w:t>
      </w:r>
      <w:r>
        <w:rPr>
          <w:rStyle w:val="-0"/>
          <w:rFonts w:hint="eastAsia"/>
        </w:rPr>
        <w:t>과</w:t>
      </w:r>
      <w:r w:rsidRPr="00FF54F1">
        <w:rPr>
          <w:rStyle w:val="afd"/>
        </w:rPr>
        <w:t xml:space="preserve"> 같은 대화상자가 나타난다.</w:t>
      </w:r>
      <w:r w:rsidR="00D97571">
        <w:rPr>
          <w:rStyle w:val="afd"/>
          <w:rFonts w:hint="eastAsia"/>
        </w:rPr>
        <w:t xml:space="preserve"> </w:t>
      </w:r>
      <w:r w:rsidR="00D97571">
        <w:rPr>
          <w:rStyle w:val="-0"/>
        </w:rPr>
        <w:t>&lt;</w:t>
      </w:r>
      <w:r w:rsidR="00D97571">
        <w:rPr>
          <w:rStyle w:val="-0"/>
        </w:rPr>
        <w:t>그림</w:t>
      </w:r>
      <w:r w:rsidR="00D97571">
        <w:rPr>
          <w:rStyle w:val="-0"/>
        </w:rPr>
        <w:t xml:space="preserve"> </w:t>
      </w:r>
      <w:r w:rsidR="00D97571">
        <w:rPr>
          <w:rStyle w:val="-0"/>
          <w:rFonts w:hint="eastAsia"/>
        </w:rPr>
        <w:t>2-1</w:t>
      </w:r>
      <w:r w:rsidR="00D97571">
        <w:rPr>
          <w:rStyle w:val="-0"/>
        </w:rPr>
        <w:t>&gt;</w:t>
      </w:r>
      <w:r w:rsidR="00D97571">
        <w:t xml:space="preserve">의 </w:t>
      </w:r>
      <w:r w:rsidR="00D97571">
        <w:rPr>
          <w:rFonts w:hint="eastAsia"/>
        </w:rPr>
        <w:t xml:space="preserve">대화상자에서 </w:t>
      </w:r>
      <w:r w:rsidR="00D97571">
        <w:t>신뢰할 수 있는 사이트를 선택</w:t>
      </w:r>
      <w:r w:rsidR="00D97571">
        <w:rPr>
          <w:rFonts w:hint="eastAsia"/>
        </w:rPr>
        <w:t>한 후에</w:t>
      </w:r>
      <w:r w:rsidR="00D97571">
        <w:t xml:space="preserve">  </w:t>
      </w:r>
      <w:r w:rsidR="00D97571">
        <w:rPr>
          <w:noProof/>
          <w:position w:val="-4"/>
        </w:rPr>
        <w:drawing>
          <wp:inline distT="0" distB="0" distL="0" distR="0">
            <wp:extent cx="556260" cy="131445"/>
            <wp:effectExtent l="19050" t="0" r="0" b="0"/>
            <wp:docPr id="76" name="그림 48" descr="9-5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9-5-0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7571">
        <w:rPr>
          <w:rStyle w:val="af8"/>
          <w:rFonts w:hint="eastAsia"/>
        </w:rPr>
        <w:t xml:space="preserve"> </w:t>
      </w:r>
      <w:r w:rsidR="00D97571">
        <w:rPr>
          <w:rFonts w:hint="eastAsia"/>
        </w:rPr>
        <w:t>버튼</w:t>
      </w:r>
      <w:r w:rsidR="00D97571">
        <w:t xml:space="preserve">을 누르면 </w:t>
      </w:r>
      <w:r w:rsidR="00D97571">
        <w:rPr>
          <w:rStyle w:val="-0"/>
        </w:rPr>
        <w:t>&lt;</w:t>
      </w:r>
      <w:r w:rsidR="00D97571">
        <w:rPr>
          <w:rStyle w:val="-0"/>
        </w:rPr>
        <w:t>그림</w:t>
      </w:r>
      <w:r w:rsidR="00D97571">
        <w:rPr>
          <w:rStyle w:val="-0"/>
        </w:rPr>
        <w:t xml:space="preserve"> </w:t>
      </w:r>
      <w:r w:rsidR="00D97571">
        <w:rPr>
          <w:rStyle w:val="-0"/>
          <w:rFonts w:hint="eastAsia"/>
        </w:rPr>
        <w:t>2-2</w:t>
      </w:r>
      <w:r w:rsidR="00D97571">
        <w:rPr>
          <w:rStyle w:val="-0"/>
        </w:rPr>
        <w:t>&gt;</w:t>
      </w:r>
      <w:r w:rsidR="00D97571">
        <w:t>의 대화상자가 나타난다.</w:t>
      </w:r>
    </w:p>
    <w:p w:rsidR="00C22531" w:rsidRPr="00FF54F1" w:rsidRDefault="00C22531" w:rsidP="00C22531">
      <w:pPr>
        <w:rPr>
          <w:rStyle w:val="afd"/>
        </w:rPr>
      </w:pPr>
      <w:r>
        <w:rPr>
          <w:rStyle w:val="-0"/>
        </w:rPr>
        <w:t>&lt;</w:t>
      </w:r>
      <w:r>
        <w:rPr>
          <w:rStyle w:val="-0"/>
        </w:rPr>
        <w:t>그림</w:t>
      </w:r>
      <w:r>
        <w:rPr>
          <w:rStyle w:val="-0"/>
        </w:rPr>
        <w:t xml:space="preserve"> </w:t>
      </w:r>
      <w:r>
        <w:rPr>
          <w:rStyle w:val="-0"/>
          <w:rFonts w:hint="eastAsia"/>
        </w:rPr>
        <w:t>2-2</w:t>
      </w:r>
      <w:r>
        <w:rPr>
          <w:rStyle w:val="-0"/>
        </w:rPr>
        <w:t>&gt;</w:t>
      </w:r>
      <w:r>
        <w:t>에서 등록할 사이트의 IP 또는 사이트 이름을 입력한 후</w:t>
      </w:r>
      <w:r w:rsidR="00D97571" w:rsidRPr="00D97571">
        <w:rPr>
          <w:noProof/>
          <w:position w:val="-4"/>
        </w:rPr>
        <w:drawing>
          <wp:inline distT="0" distB="0" distL="0" distR="0">
            <wp:extent cx="497205" cy="131445"/>
            <wp:effectExtent l="19050" t="0" r="0" b="0"/>
            <wp:docPr id="80" name="그림 50" descr="9-6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9-6-0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</w:rPr>
        <w:t>버튼</w:t>
      </w:r>
      <w:r>
        <w:t>을 누르면 인터넷 익스플로어에 신뢰할 수 있는 사이트로 등록이 완료된다.</w:t>
      </w:r>
    </w:p>
    <w:p w:rsidR="00C22531" w:rsidRDefault="00C22531" w:rsidP="00C22531">
      <w:pPr>
        <w:pStyle w:val="ad"/>
      </w:pPr>
    </w:p>
    <w:p w:rsidR="00C22531" w:rsidRPr="008627AC" w:rsidRDefault="00C22531" w:rsidP="008627AC">
      <w:pPr>
        <w:pStyle w:val="affb"/>
      </w:pPr>
      <w:r w:rsidRPr="008627AC">
        <w:rPr>
          <w:rFonts w:hAnsi="돋움" w:hint="eastAsia"/>
          <w:b/>
          <w:bCs/>
        </w:rPr>
        <w:t xml:space="preserve">※ </w:t>
      </w:r>
      <w:r w:rsidRPr="008627AC">
        <w:rPr>
          <w:rFonts w:hAnsi="돋움"/>
          <w:b/>
          <w:bCs/>
        </w:rPr>
        <w:t>주의)</w:t>
      </w:r>
      <w:r w:rsidRPr="008627AC">
        <w:t xml:space="preserve"> 일반적으로 </w:t>
      </w:r>
      <w:r w:rsidRPr="008627AC">
        <w:rPr>
          <w:b/>
        </w:rPr>
        <w:t xml:space="preserve">&lt;그림 </w:t>
      </w:r>
      <w:r w:rsidRPr="008627AC">
        <w:rPr>
          <w:rFonts w:hint="eastAsia"/>
          <w:b/>
        </w:rPr>
        <w:t>2-2</w:t>
      </w:r>
      <w:r w:rsidRPr="008627AC">
        <w:rPr>
          <w:b/>
        </w:rPr>
        <w:t>&gt;</w:t>
      </w:r>
      <w:r w:rsidRPr="008627AC">
        <w:rPr>
          <w:rFonts w:hint="eastAsia"/>
        </w:rPr>
        <w:t xml:space="preserve">에서 신뢰할 수 있는 사이트로 등록할 때 </w:t>
      </w:r>
      <w:r w:rsidRPr="008627AC">
        <w:t>‘</w:t>
      </w:r>
      <w:r w:rsidRPr="008627AC">
        <w:rPr>
          <w:rFonts w:hint="eastAsia"/>
        </w:rPr>
        <w:t>이 영역에 있는 모든 사이트에 대해 서버 확인 필요</w:t>
      </w:r>
      <w:r w:rsidRPr="008627AC">
        <w:t>’</w:t>
      </w:r>
      <w:r w:rsidRPr="008627AC">
        <w:rPr>
          <w:rFonts w:hint="eastAsia"/>
        </w:rPr>
        <w:t xml:space="preserve">( </w:t>
      </w:r>
      <w:r w:rsidRPr="008627AC">
        <w:rPr>
          <w:noProof/>
        </w:rPr>
        <w:drawing>
          <wp:inline distT="0" distB="0" distL="0" distR="0">
            <wp:extent cx="2348230" cy="131445"/>
            <wp:effectExtent l="19050" t="0" r="0" b="0"/>
            <wp:docPr id="81" name="그림 51" descr="9-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9-6-0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3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27AC">
        <w:rPr>
          <w:rFonts w:hint="eastAsia"/>
        </w:rPr>
        <w:t xml:space="preserve"> ) </w:t>
      </w:r>
      <w:r w:rsidRPr="008627AC">
        <w:t>영역은 체크하지 않아야 한다.</w:t>
      </w:r>
    </w:p>
    <w:p w:rsidR="00C22531" w:rsidRDefault="00C22531" w:rsidP="00C22531">
      <w:pPr>
        <w:rPr>
          <w:rStyle w:val="afd"/>
        </w:rPr>
      </w:pPr>
    </w:p>
    <w:p w:rsidR="00C22531" w:rsidRPr="00C22531" w:rsidRDefault="00C22531" w:rsidP="00D97571">
      <w:pPr>
        <w:rPr>
          <w:rStyle w:val="afd"/>
          <w:color w:val="auto"/>
        </w:rPr>
      </w:pPr>
    </w:p>
    <w:p w:rsidR="00E770C6" w:rsidRPr="00E770C6" w:rsidRDefault="00BE0D8D" w:rsidP="00162E40">
      <w:pPr>
        <w:pStyle w:val="af1"/>
        <w:spacing w:after="677"/>
      </w:pPr>
      <w:r>
        <w:rPr>
          <w:noProof/>
          <w:kern w:val="2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643034</wp:posOffset>
            </wp:positionH>
            <wp:positionV relativeFrom="paragraph">
              <wp:posOffset>37824</wp:posOffset>
            </wp:positionV>
            <wp:extent cx="3042534" cy="3148716"/>
            <wp:effectExtent l="19050" t="0" r="5466" b="0"/>
            <wp:wrapTopAndBottom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534" cy="3148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70C6">
        <w:t xml:space="preserve">&lt;그림 </w:t>
      </w:r>
      <w:r w:rsidR="00E770C6">
        <w:rPr>
          <w:rFonts w:hint="eastAsia"/>
        </w:rPr>
        <w:t>2</w:t>
      </w:r>
      <w:r w:rsidR="00E770C6">
        <w:t>-</w:t>
      </w:r>
      <w:r w:rsidR="00E770C6">
        <w:rPr>
          <w:rFonts w:hint="eastAsia"/>
        </w:rPr>
        <w:t>1</w:t>
      </w:r>
      <w:r w:rsidR="00E770C6">
        <w:t>&gt; 인터넷 익스플로어 인터넷 옵션의 보안 탭 대화상자</w:t>
      </w:r>
      <w:r w:rsidR="00E770C6">
        <w:rPr>
          <w:rFonts w:hint="eastAsia"/>
        </w:rPr>
        <w:t>의 예</w:t>
      </w:r>
    </w:p>
    <w:p w:rsidR="00E770C6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2829401" cy="1999774"/>
            <wp:effectExtent l="19050" t="0" r="9049" b="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401" cy="1999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0C6" w:rsidRDefault="00E770C6" w:rsidP="00D97571">
      <w:pPr>
        <w:pStyle w:val="af1"/>
        <w:spacing w:after="677"/>
      </w:pPr>
      <w:r>
        <w:rPr>
          <w:rFonts w:hint="eastAsia"/>
        </w:rPr>
        <w:t xml:space="preserve">&lt;그림 2-2&gt; </w:t>
      </w:r>
      <w:r>
        <w:t>인터넷 익스플로어</w:t>
      </w:r>
      <w:r>
        <w:rPr>
          <w:rFonts w:hint="eastAsia"/>
        </w:rPr>
        <w:t>에서 신뢰할 수 있는 사이트 설정</w:t>
      </w:r>
      <w:r>
        <w:t xml:space="preserve"> 대화상자</w:t>
      </w:r>
      <w:r>
        <w:rPr>
          <w:rFonts w:hint="eastAsia"/>
        </w:rPr>
        <w:t>의 예</w:t>
      </w:r>
    </w:p>
    <w:p w:rsidR="00D97571" w:rsidRDefault="00D97571" w:rsidP="00D97571">
      <w:pPr>
        <w:rPr>
          <w:rStyle w:val="afd"/>
        </w:rPr>
      </w:pPr>
    </w:p>
    <w:p w:rsidR="00C22531" w:rsidRDefault="00C22531" w:rsidP="00D97571">
      <w:pPr>
        <w:rPr>
          <w:rStyle w:val="afd"/>
        </w:rPr>
      </w:pPr>
    </w:p>
    <w:p w:rsidR="00C22531" w:rsidRPr="00FF54F1" w:rsidRDefault="00C22531" w:rsidP="00D97571">
      <w:pPr>
        <w:rPr>
          <w:rStyle w:val="afd"/>
        </w:rPr>
      </w:pPr>
    </w:p>
    <w:p w:rsidR="00E770C6" w:rsidRDefault="00E770C6" w:rsidP="00D97571">
      <w:pPr>
        <w:pStyle w:val="41"/>
      </w:pPr>
      <w:bookmarkStart w:id="27" w:name="_Toc232923265"/>
      <w:r>
        <w:rPr>
          <w:rFonts w:hint="eastAsia"/>
        </w:rPr>
        <w:lastRenderedPageBreak/>
        <w:t>2.</w:t>
      </w:r>
      <w:r w:rsidR="00BE5AD9">
        <w:rPr>
          <w:rFonts w:hint="eastAsia"/>
        </w:rPr>
        <w:t>2</w:t>
      </w:r>
      <w:r>
        <w:rPr>
          <w:rFonts w:hint="eastAsia"/>
        </w:rPr>
        <w:t>.2.2 어셈블리 신뢰</w:t>
      </w:r>
      <w:bookmarkEnd w:id="27"/>
      <w:r w:rsidR="009A3A21">
        <w:rPr>
          <w:rFonts w:eastAsia="궁서체"/>
          <w:sz w:val="16"/>
        </w:rPr>
        <w:fldChar w:fldCharType="begin"/>
      </w:r>
      <w:r>
        <w:rPr>
          <w:rFonts w:eastAsia="궁서체"/>
          <w:sz w:val="16"/>
        </w:rPr>
        <w:instrText xml:space="preserve"> </w:instrText>
      </w:r>
      <w:r>
        <w:rPr>
          <w:rFonts w:eastAsia="궁서체"/>
          <w:color w:val="0000FF"/>
          <w:sz w:val="16"/>
        </w:rPr>
        <w:instrText>XE "</w:instrText>
      </w:r>
      <w:r w:rsidRPr="001A4CFC">
        <w:rPr>
          <w:rFonts w:hint="eastAsia"/>
        </w:rPr>
        <w:instrText>어셈블리 신뢰</w:instrText>
      </w:r>
      <w:r>
        <w:rPr>
          <w:rFonts w:eastAsia="궁서체"/>
          <w:color w:val="0000FF"/>
          <w:sz w:val="16"/>
        </w:rPr>
        <w:instrText>"</w:instrText>
      </w:r>
      <w:r w:rsidR="009A3A21">
        <w:rPr>
          <w:rFonts w:eastAsia="궁서체"/>
          <w:sz w:val="16"/>
        </w:rPr>
        <w:fldChar w:fldCharType="end"/>
      </w:r>
    </w:p>
    <w:p w:rsidR="00E770C6" w:rsidRDefault="00E770C6" w:rsidP="00D97571">
      <w:r>
        <w:rPr>
          <w:rFonts w:hint="eastAsia"/>
        </w:rPr>
        <w:t>웹서버를 설치한 사이트에 인터넷 익스플로어로 연결하면</w:t>
      </w:r>
      <w:r w:rsidRPr="00D97571">
        <w:rPr>
          <w:rFonts w:hint="eastAsia"/>
          <w:vertAlign w:val="subscript"/>
        </w:rPr>
        <w:t xml:space="preserve"> </w:t>
      </w:r>
      <w:r>
        <w:rPr>
          <w:rStyle w:val="-0"/>
        </w:rPr>
        <w:t>&lt;</w:t>
      </w:r>
      <w:r>
        <w:rPr>
          <w:rStyle w:val="-0"/>
        </w:rPr>
        <w:t>그림</w:t>
      </w:r>
      <w:r w:rsidRPr="00D97571">
        <w:rPr>
          <w:rStyle w:val="-0"/>
          <w:vertAlign w:val="subscript"/>
        </w:rPr>
        <w:t xml:space="preserve"> </w:t>
      </w:r>
      <w:r w:rsidR="00BE5AD9">
        <w:rPr>
          <w:rStyle w:val="-0"/>
          <w:rFonts w:hint="eastAsia"/>
        </w:rPr>
        <w:t>2</w:t>
      </w:r>
      <w:r w:rsidRPr="00D97571">
        <w:rPr>
          <w:rStyle w:val="-0"/>
          <w:rFonts w:hint="eastAsia"/>
          <w:w w:val="66"/>
        </w:rPr>
        <w:t>-</w:t>
      </w:r>
      <w:r>
        <w:rPr>
          <w:rStyle w:val="-0"/>
          <w:rFonts w:hint="eastAsia"/>
        </w:rPr>
        <w:t>3</w:t>
      </w:r>
      <w:r>
        <w:rPr>
          <w:rStyle w:val="-0"/>
        </w:rPr>
        <w:t>&gt;</w:t>
      </w:r>
      <w:r>
        <w:rPr>
          <w:rFonts w:hint="eastAsia"/>
        </w:rPr>
        <w:t>과 같은 화면이 표시된다.</w:t>
      </w:r>
    </w:p>
    <w:p w:rsidR="00E770C6" w:rsidRDefault="00BE0D8D" w:rsidP="00D97571">
      <w:pPr>
        <w:pStyle w:val="29"/>
        <w:spacing w:before="189"/>
      </w:pPr>
      <w:r>
        <w:rPr>
          <w:rFonts w:hint="eastAsia"/>
        </w:rPr>
        <w:drawing>
          <wp:inline distT="0" distB="0" distL="0" distR="0">
            <wp:extent cx="3151128" cy="2268000"/>
            <wp:effectExtent l="19050" t="0" r="0" b="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128" cy="22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0C6" w:rsidRDefault="00E770C6" w:rsidP="00A07FAB">
      <w:pPr>
        <w:pStyle w:val="24"/>
        <w:spacing w:after="487"/>
      </w:pPr>
      <w:r>
        <w:rPr>
          <w:rFonts w:hint="eastAsia"/>
        </w:rPr>
        <w:t xml:space="preserve">&lt;그림 </w:t>
      </w:r>
      <w:r w:rsidR="00BE5AD9">
        <w:rPr>
          <w:rFonts w:hint="eastAsia"/>
        </w:rPr>
        <w:t>2</w:t>
      </w:r>
      <w:r>
        <w:rPr>
          <w:rFonts w:hint="eastAsia"/>
        </w:rPr>
        <w:t>-3&gt; 웹 서버를 설치한 사이트의 기본 페이지에</w:t>
      </w:r>
      <w:r w:rsidR="00D97571">
        <w:br/>
      </w:r>
      <w:r>
        <w:rPr>
          <w:rFonts w:hint="eastAsia"/>
        </w:rPr>
        <w:t>인터넷 익스플로어로 연결한 화면의 예</w:t>
      </w:r>
    </w:p>
    <w:p w:rsidR="00E770C6" w:rsidRPr="00D97571" w:rsidRDefault="00E770C6" w:rsidP="00D97571">
      <w:pPr>
        <w:rPr>
          <w:rStyle w:val="afd"/>
          <w:kern w:val="0"/>
        </w:rPr>
      </w:pPr>
      <w:r>
        <w:rPr>
          <w:rStyle w:val="-0"/>
        </w:rPr>
        <w:t>&lt;</w:t>
      </w:r>
      <w:r>
        <w:rPr>
          <w:rStyle w:val="-0"/>
        </w:rPr>
        <w:t>그림</w:t>
      </w:r>
      <w:r>
        <w:rPr>
          <w:rStyle w:val="-0"/>
        </w:rPr>
        <w:t xml:space="preserve"> </w:t>
      </w:r>
      <w:r w:rsidR="00BE5AD9">
        <w:rPr>
          <w:rStyle w:val="-0"/>
          <w:rFonts w:hint="eastAsia"/>
        </w:rPr>
        <w:t>2</w:t>
      </w:r>
      <w:r>
        <w:rPr>
          <w:rStyle w:val="-0"/>
          <w:rFonts w:hint="eastAsia"/>
        </w:rPr>
        <w:t>-3</w:t>
      </w:r>
      <w:r>
        <w:rPr>
          <w:rStyle w:val="-0"/>
        </w:rPr>
        <w:t>&gt;</w:t>
      </w:r>
      <w:r>
        <w:rPr>
          <w:rFonts w:hAnsi="굴림" w:hint="eastAsia"/>
        </w:rPr>
        <w:t>의 화면에서</w:t>
      </w:r>
      <w:r w:rsidR="00162E40">
        <w:rPr>
          <w:rFonts w:hAnsi="굴림" w:hint="eastAsia"/>
        </w:rPr>
        <w:t xml:space="preserve"> </w:t>
      </w:r>
      <w:r w:rsidR="00162E40">
        <w:rPr>
          <w:rFonts w:hAnsi="굴림"/>
        </w:rPr>
        <w:t>’</w:t>
      </w:r>
      <w:r>
        <w:rPr>
          <w:rFonts w:hAnsi="굴림" w:hint="eastAsia"/>
        </w:rPr>
        <w:t>웹 감시프로그램 보안 설정 프로그램</w:t>
      </w:r>
      <w:r w:rsidR="00162E40">
        <w:rPr>
          <w:rFonts w:hAnsi="굴림"/>
        </w:rPr>
        <w:t>’</w:t>
      </w:r>
      <w:r>
        <w:rPr>
          <w:rFonts w:hAnsi="굴림" w:hint="eastAsia"/>
        </w:rPr>
        <w:t>을 선택하면</w:t>
      </w:r>
      <w:r>
        <w:rPr>
          <w:rFonts w:hint="eastAsia"/>
        </w:rPr>
        <w:t xml:space="preserve"> </w:t>
      </w:r>
      <w:r>
        <w:rPr>
          <w:rStyle w:val="-0"/>
          <w:rFonts w:hint="eastAsia"/>
        </w:rPr>
        <w:t>&lt;</w:t>
      </w:r>
      <w:r>
        <w:rPr>
          <w:rStyle w:val="-0"/>
          <w:rFonts w:hint="eastAsia"/>
        </w:rPr>
        <w:t>그림</w:t>
      </w:r>
      <w:r>
        <w:rPr>
          <w:rStyle w:val="-0"/>
          <w:rFonts w:hint="eastAsia"/>
        </w:rPr>
        <w:t xml:space="preserve"> </w:t>
      </w:r>
      <w:r w:rsidR="00BE5AD9">
        <w:rPr>
          <w:rStyle w:val="-0"/>
          <w:rFonts w:hint="eastAsia"/>
        </w:rPr>
        <w:t>2</w:t>
      </w:r>
      <w:r>
        <w:rPr>
          <w:rStyle w:val="-0"/>
          <w:rFonts w:hint="eastAsia"/>
        </w:rPr>
        <w:t>-4&gt;</w:t>
      </w:r>
      <w:r>
        <w:rPr>
          <w:rFonts w:hint="eastAsia"/>
        </w:rPr>
        <w:t>와 같은 대화상자가 나타난다.</w:t>
      </w:r>
      <w:r w:rsidR="00D97571">
        <w:rPr>
          <w:rFonts w:hint="eastAsia"/>
        </w:rPr>
        <w:t xml:space="preserve"> </w:t>
      </w:r>
      <w:r w:rsidR="00D97571">
        <w:rPr>
          <w:rStyle w:val="-0"/>
        </w:rPr>
        <w:t>&lt;</w:t>
      </w:r>
      <w:r w:rsidR="00D97571">
        <w:rPr>
          <w:rStyle w:val="-0"/>
        </w:rPr>
        <w:t>그림</w:t>
      </w:r>
      <w:r w:rsidR="00D97571">
        <w:rPr>
          <w:rStyle w:val="-0"/>
        </w:rPr>
        <w:t xml:space="preserve"> </w:t>
      </w:r>
      <w:r w:rsidR="00D97571">
        <w:rPr>
          <w:rStyle w:val="-0"/>
          <w:rFonts w:hint="eastAsia"/>
        </w:rPr>
        <w:t>2-4</w:t>
      </w:r>
      <w:r w:rsidR="00D97571">
        <w:rPr>
          <w:rStyle w:val="-0"/>
        </w:rPr>
        <w:t>&gt;</w:t>
      </w:r>
      <w:r w:rsidR="00D97571">
        <w:t xml:space="preserve">에서 </w:t>
      </w:r>
      <w:r w:rsidR="00D97571">
        <w:rPr>
          <w:noProof/>
          <w:position w:val="-4"/>
        </w:rPr>
        <w:drawing>
          <wp:inline distT="0" distB="0" distL="0" distR="0">
            <wp:extent cx="629285" cy="168275"/>
            <wp:effectExtent l="19050" t="0" r="0" b="0"/>
            <wp:docPr id="78" name="그림 54" descr="9-10-02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9-10-02-0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7571">
        <w:rPr>
          <w:rFonts w:hint="eastAsia"/>
        </w:rPr>
        <w:t xml:space="preserve"> </w:t>
      </w:r>
      <w:r w:rsidR="00D97571">
        <w:t>버</w:t>
      </w:r>
      <w:r w:rsidR="00D97571">
        <w:rPr>
          <w:rFonts w:hint="eastAsia"/>
        </w:rPr>
        <w:t>튼</w:t>
      </w:r>
      <w:r w:rsidR="00D97571">
        <w:t xml:space="preserve">을 </w:t>
      </w:r>
      <w:r w:rsidR="00D97571">
        <w:rPr>
          <w:rFonts w:hint="eastAsia"/>
        </w:rPr>
        <w:t>선택하여 프로그램을 실행하면 어셈블리 신뢰가 완료된다.</w:t>
      </w:r>
    </w:p>
    <w:p w:rsidR="00E770C6" w:rsidRDefault="00BE0D8D" w:rsidP="00D97571">
      <w:pPr>
        <w:pStyle w:val="29"/>
        <w:spacing w:before="189"/>
        <w:rPr>
          <w:kern w:val="2"/>
        </w:rPr>
      </w:pPr>
      <w:r w:rsidRPr="00D97571">
        <w:drawing>
          <wp:inline distT="0" distB="0" distL="0" distR="0">
            <wp:extent cx="2626360" cy="1426210"/>
            <wp:effectExtent l="19050" t="0" r="2540" b="0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0C6" w:rsidRDefault="00E770C6" w:rsidP="00A07FAB">
      <w:pPr>
        <w:pStyle w:val="24"/>
        <w:spacing w:after="487"/>
      </w:pPr>
      <w:r>
        <w:rPr>
          <w:rFonts w:hint="eastAsia"/>
        </w:rPr>
        <w:t xml:space="preserve">&lt;그림 </w:t>
      </w:r>
      <w:r w:rsidR="00BE5AD9">
        <w:rPr>
          <w:rFonts w:hint="eastAsia"/>
        </w:rPr>
        <w:t>2</w:t>
      </w:r>
      <w:r>
        <w:rPr>
          <w:rFonts w:hint="eastAsia"/>
        </w:rPr>
        <w:t>-4&gt; 웹 감시프로그램 보안 설정 프로그램 실행여부를 묻는 대화상자</w:t>
      </w:r>
    </w:p>
    <w:p w:rsidR="00C22531" w:rsidRDefault="00C22531" w:rsidP="00A07FAB">
      <w:pPr>
        <w:pStyle w:val="24"/>
        <w:spacing w:after="487"/>
      </w:pPr>
    </w:p>
    <w:p w:rsidR="00C22531" w:rsidRDefault="00C22531" w:rsidP="00A07FAB">
      <w:pPr>
        <w:pStyle w:val="24"/>
        <w:spacing w:after="487"/>
      </w:pPr>
    </w:p>
    <w:p w:rsidR="00E770C6" w:rsidRDefault="00BE5AD9" w:rsidP="00D97571">
      <w:pPr>
        <w:pStyle w:val="31"/>
      </w:pPr>
      <w:bookmarkStart w:id="28" w:name="_Toc232923266"/>
      <w:r>
        <w:rPr>
          <w:rFonts w:hint="eastAsia"/>
        </w:rPr>
        <w:lastRenderedPageBreak/>
        <w:t>2.2</w:t>
      </w:r>
      <w:r w:rsidR="00E770C6">
        <w:rPr>
          <w:rFonts w:hint="eastAsia"/>
        </w:rPr>
        <w:t>.3 모바일 코드실행 웹 클라이언트 실행</w:t>
      </w:r>
      <w:bookmarkEnd w:id="28"/>
      <w:r w:rsidR="009A3A21" w:rsidRPr="00BE5AD9">
        <w:rPr>
          <w:rFonts w:eastAsia="궁서체"/>
        </w:rPr>
        <w:fldChar w:fldCharType="begin"/>
      </w:r>
      <w:r w:rsidR="00E770C6" w:rsidRPr="00BE5AD9">
        <w:rPr>
          <w:rFonts w:eastAsia="궁서체"/>
        </w:rPr>
        <w:instrText xml:space="preserve"> </w:instrText>
      </w:r>
      <w:r w:rsidR="00E770C6" w:rsidRPr="00BE5AD9">
        <w:rPr>
          <w:rFonts w:eastAsia="궁서체"/>
          <w:color w:val="0000FF"/>
        </w:rPr>
        <w:instrText>XE "</w:instrText>
      </w:r>
      <w:r w:rsidR="00E770C6" w:rsidRPr="00BE5AD9">
        <w:rPr>
          <w:rFonts w:hint="eastAsia"/>
        </w:rPr>
        <w:instrText>모바일 코드실행 웹 클라이언트 실행</w:instrText>
      </w:r>
      <w:r w:rsidR="00E770C6" w:rsidRPr="00BE5AD9">
        <w:rPr>
          <w:rFonts w:eastAsia="궁서체"/>
          <w:color w:val="0000FF"/>
        </w:rPr>
        <w:instrText>"</w:instrText>
      </w:r>
      <w:r w:rsidR="009A3A21" w:rsidRPr="00BE5AD9">
        <w:rPr>
          <w:rFonts w:eastAsia="궁서체"/>
        </w:rPr>
        <w:fldChar w:fldCharType="end"/>
      </w:r>
    </w:p>
    <w:p w:rsidR="00BE5AD9" w:rsidRDefault="00BE5AD9" w:rsidP="00D97571">
      <w:pPr>
        <w:rPr>
          <w:kern w:val="2"/>
        </w:rPr>
      </w:pPr>
      <w:r>
        <w:rPr>
          <w:kern w:val="2"/>
        </w:rPr>
        <w:t>웹 클라이언트 프로그램(</w:t>
      </w:r>
      <w:r w:rsidRPr="0018230F">
        <w:rPr>
          <w:rStyle w:val="af4"/>
        </w:rPr>
        <w:t>ViewMain.exe</w:t>
      </w:r>
      <w:r>
        <w:rPr>
          <w:kern w:val="2"/>
        </w:rPr>
        <w:t xml:space="preserve"> 등)은 웹 서버에 있는 실행파일을 다운로드(</w:t>
      </w:r>
      <w:r w:rsidRPr="0018230F">
        <w:rPr>
          <w:rStyle w:val="af4"/>
        </w:rPr>
        <w:t>.NET Framework</w:t>
      </w:r>
      <w:r>
        <w:rPr>
          <w:kern w:val="2"/>
        </w:rPr>
        <w:t xml:space="preserve"> 가 다운로드 함)</w:t>
      </w:r>
      <w:r>
        <w:rPr>
          <w:rFonts w:hint="eastAsia"/>
          <w:kern w:val="2"/>
        </w:rPr>
        <w:t>하여 실행</w:t>
      </w:r>
      <w:r>
        <w:rPr>
          <w:kern w:val="2"/>
        </w:rPr>
        <w:t>하도록 구성되어 있</w:t>
      </w:r>
      <w:r>
        <w:rPr>
          <w:rFonts w:hint="eastAsia"/>
          <w:kern w:val="2"/>
        </w:rPr>
        <w:t xml:space="preserve">으며 </w:t>
      </w:r>
      <w:r>
        <w:rPr>
          <w:rFonts w:hint="eastAsia"/>
        </w:rPr>
        <w:t xml:space="preserve">웹 클라이언트 프로그램은 </w:t>
      </w:r>
      <w:r>
        <w:t>실행파일/그래픽/태그/스크립트 등의 작업파일을 다운로드 받아서 클라이언트 측의 컴퓨터에 보관한다.</w:t>
      </w:r>
      <w:r>
        <w:rPr>
          <w:rFonts w:hint="eastAsia"/>
        </w:rPr>
        <w:t xml:space="preserve"> </w:t>
      </w:r>
      <w:r>
        <w:t>그러므로 처음 웹 클라이언트를 실행하거나 버전 업</w:t>
      </w:r>
      <w:r>
        <w:rPr>
          <w:rFonts w:hint="eastAsia"/>
        </w:rPr>
        <w:t xml:space="preserve"> 및</w:t>
      </w:r>
      <w:r>
        <w:t xml:space="preserve"> 작업 수정 후에는 실행</w:t>
      </w:r>
      <w:r>
        <w:rPr>
          <w:rFonts w:hint="eastAsia"/>
        </w:rPr>
        <w:t xml:space="preserve">속도가 </w:t>
      </w:r>
      <w:r>
        <w:t>늦어</w:t>
      </w:r>
      <w:r>
        <w:rPr>
          <w:rFonts w:hint="eastAsia"/>
        </w:rPr>
        <w:t>질 수도 있다.</w:t>
      </w:r>
      <w:r w:rsidR="00D97571">
        <w:rPr>
          <w:rFonts w:hint="eastAsia"/>
        </w:rPr>
        <w:t xml:space="preserve"> </w:t>
      </w:r>
    </w:p>
    <w:p w:rsidR="00BE5AD9" w:rsidRDefault="00BE5AD9" w:rsidP="00D97571">
      <w:r>
        <w:t xml:space="preserve">웹 클라이언트 시스템에서 </w:t>
      </w:r>
      <w:r>
        <w:rPr>
          <w:rFonts w:hint="eastAsia"/>
        </w:rPr>
        <w:t>보안설정</w:t>
      </w:r>
      <w:r>
        <w:t xml:space="preserve"> 등을 완료</w:t>
      </w:r>
      <w:r>
        <w:rPr>
          <w:rFonts w:hint="eastAsia"/>
        </w:rPr>
        <w:t>하고</w:t>
      </w:r>
      <w:r>
        <w:t xml:space="preserve"> 감시/제어를 위한 웹 클라이언트</w:t>
      </w:r>
      <w:r>
        <w:rPr>
          <w:rFonts w:hint="eastAsia"/>
        </w:rPr>
        <w:t xml:space="preserve">의 </w:t>
      </w:r>
      <w:r>
        <w:t>실행은 다음과 같</w:t>
      </w:r>
      <w:r>
        <w:rPr>
          <w:rFonts w:hint="eastAsia"/>
        </w:rPr>
        <w:t>은 방법으로 할 수 있다.</w:t>
      </w:r>
      <w:r>
        <w:t>(웹 서버에 있는 실행파일을 선택해야 함)</w:t>
      </w:r>
    </w:p>
    <w:p w:rsidR="00BE5AD9" w:rsidRPr="00D97571" w:rsidRDefault="00BE5AD9" w:rsidP="00D97571"/>
    <w:tbl>
      <w:tblPr>
        <w:tblW w:w="0" w:type="auto"/>
        <w:jc w:val="center"/>
        <w:tblLook w:val="00BF"/>
      </w:tblPr>
      <w:tblGrid>
        <w:gridCol w:w="5949"/>
      </w:tblGrid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0557E5" w:rsidRDefault="00BE5AD9" w:rsidP="00D97571">
            <w:pPr>
              <w:pStyle w:val="15"/>
              <w:rPr>
                <w:kern w:val="2"/>
              </w:rPr>
            </w:pPr>
            <w:r w:rsidRPr="0018230F">
              <w:t>실행파일 이름 :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http://웹 서버의 인터넷 IP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컴퓨터 이름 /AutoWeb/RunTime/</w:t>
            </w:r>
            <w:r w:rsidRPr="000557E5">
              <w:rPr>
                <w:b/>
                <w:bCs/>
              </w:rPr>
              <w:t>ViewMain.exe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사이트 /AutoWeb/RunTime/</w:t>
            </w:r>
            <w:r w:rsidRPr="000557E5">
              <w:rPr>
                <w:b/>
                <w:bCs/>
              </w:rPr>
              <w:t>ViewMain.exe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0557E5" w:rsidRDefault="00BE5AD9" w:rsidP="00D97571">
            <w:pPr>
              <w:pStyle w:val="15"/>
              <w:rPr>
                <w:kern w:val="2"/>
              </w:rPr>
            </w:pPr>
            <w:r w:rsidRPr="0018230F">
              <w:t>실행 방법 :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F77BF5" w:rsidRDefault="00BE5AD9" w:rsidP="00D97571">
            <w:pPr>
              <w:pStyle w:val="26"/>
            </w:pPr>
            <w:r w:rsidRPr="0018230F">
              <w:t>시작|실행 창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바탕화면의 바로 가기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인터넷 익스플로러 주소 창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인터넷 익스플로러 문서의 링크 된 파일열기 등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0557E5" w:rsidRDefault="00BE5AD9" w:rsidP="00D97571">
            <w:pPr>
              <w:pStyle w:val="15"/>
              <w:rPr>
                <w:kern w:val="2"/>
              </w:rPr>
            </w:pPr>
            <w:r w:rsidRPr="0018230F">
              <w:t xml:space="preserve">멀티 실행 : 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하나의 웹 서버에 연결된 웹 클라이언트 시스템은 여러 개의 클라이언트 프로그램이 실행될 수 있다.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0557E5" w:rsidRDefault="00BE5AD9" w:rsidP="00D97571">
            <w:pPr>
              <w:pStyle w:val="15"/>
              <w:rPr>
                <w:kern w:val="2"/>
              </w:rPr>
            </w:pPr>
            <w:r w:rsidRPr="0018230F">
              <w:t xml:space="preserve">여러 웹 서버의 멀티 실행 : </w:t>
            </w:r>
          </w:p>
        </w:tc>
      </w:tr>
      <w:tr w:rsidR="00BE5AD9" w:rsidRPr="000557E5" w:rsidTr="000557E5">
        <w:trPr>
          <w:jc w:val="center"/>
        </w:trPr>
        <w:tc>
          <w:tcPr>
            <w:tcW w:w="5949" w:type="dxa"/>
          </w:tcPr>
          <w:p w:rsidR="00BE5AD9" w:rsidRPr="0018230F" w:rsidRDefault="00BE5AD9" w:rsidP="00D97571">
            <w:pPr>
              <w:pStyle w:val="26"/>
            </w:pPr>
            <w:r w:rsidRPr="0018230F">
              <w:t>하나의 웹 클라이언트 시스템에 여러 웹 서버를( 프로그램 버전이 서로 달라도 상관없음 ) 연결하여 감시/제어를 할 수 있다.</w:t>
            </w:r>
          </w:p>
        </w:tc>
      </w:tr>
    </w:tbl>
    <w:p w:rsidR="00BE5AD9" w:rsidRDefault="00BE5AD9" w:rsidP="00D97571">
      <w:pPr>
        <w:rPr>
          <w:kern w:val="2"/>
        </w:rPr>
      </w:pPr>
      <w:r>
        <w:rPr>
          <w:kern w:val="2"/>
        </w:rPr>
        <w:t> </w:t>
      </w:r>
    </w:p>
    <w:p w:rsidR="00BE5AD9" w:rsidRDefault="00BE5AD9" w:rsidP="00D97571">
      <w:pPr>
        <w:rPr>
          <w:kern w:val="2"/>
        </w:rPr>
      </w:pPr>
      <w:r w:rsidRPr="00F77BF5">
        <w:rPr>
          <w:rStyle w:val="-0"/>
        </w:rPr>
        <w:t>&lt;</w:t>
      </w:r>
      <w:r w:rsidRPr="00F77BF5">
        <w:rPr>
          <w:rStyle w:val="-0"/>
        </w:rPr>
        <w:t>그림</w:t>
      </w:r>
      <w:r w:rsidRPr="00F77BF5">
        <w:rPr>
          <w:rStyle w:val="-0"/>
        </w:rPr>
        <w:t xml:space="preserve"> </w:t>
      </w:r>
      <w:r>
        <w:rPr>
          <w:rStyle w:val="-0"/>
          <w:rFonts w:hint="eastAsia"/>
        </w:rPr>
        <w:t>2</w:t>
      </w:r>
      <w:r w:rsidRPr="00F77BF5">
        <w:rPr>
          <w:rStyle w:val="-0"/>
        </w:rPr>
        <w:t>-</w:t>
      </w:r>
      <w:r>
        <w:rPr>
          <w:rStyle w:val="-0"/>
          <w:rFonts w:hint="eastAsia"/>
        </w:rPr>
        <w:t>5</w:t>
      </w:r>
      <w:r w:rsidRPr="00F77BF5">
        <w:rPr>
          <w:rStyle w:val="-0"/>
        </w:rPr>
        <w:t>&gt;</w:t>
      </w:r>
      <w:r>
        <w:rPr>
          <w:rFonts w:hint="eastAsia"/>
          <w:kern w:val="2"/>
        </w:rPr>
        <w:t>는</w:t>
      </w:r>
      <w:r>
        <w:rPr>
          <w:kern w:val="2"/>
        </w:rPr>
        <w:t xml:space="preserve"> ‘시작|실행’ 창에서 ‘192.168.1.65’ IP 주소를 갖는 시스템의 웹 클라이언트</w:t>
      </w:r>
      <w:r>
        <w:rPr>
          <w:rFonts w:hint="eastAsia"/>
          <w:kern w:val="2"/>
        </w:rPr>
        <w:t xml:space="preserve">를 </w:t>
      </w:r>
      <w:r>
        <w:rPr>
          <w:kern w:val="2"/>
        </w:rPr>
        <w:t>실행</w:t>
      </w:r>
      <w:r>
        <w:rPr>
          <w:rFonts w:hint="eastAsia"/>
          <w:kern w:val="2"/>
        </w:rPr>
        <w:t>한</w:t>
      </w:r>
      <w:r>
        <w:rPr>
          <w:kern w:val="2"/>
        </w:rPr>
        <w:t xml:space="preserve"> 예</w:t>
      </w:r>
      <w:r>
        <w:rPr>
          <w:rFonts w:hint="eastAsia"/>
          <w:kern w:val="2"/>
        </w:rPr>
        <w:t xml:space="preserve">를 보여주는 것이고 </w:t>
      </w:r>
      <w:r w:rsidRPr="00F77BF5">
        <w:rPr>
          <w:rStyle w:val="-0"/>
        </w:rPr>
        <w:t>&lt;</w:t>
      </w:r>
      <w:r w:rsidRPr="00F77BF5">
        <w:rPr>
          <w:rStyle w:val="-0"/>
        </w:rPr>
        <w:t>그림</w:t>
      </w:r>
      <w:r w:rsidRPr="00F77BF5">
        <w:rPr>
          <w:rStyle w:val="-0"/>
        </w:rPr>
        <w:t xml:space="preserve"> </w:t>
      </w:r>
      <w:r>
        <w:rPr>
          <w:rStyle w:val="-0"/>
          <w:rFonts w:hint="eastAsia"/>
        </w:rPr>
        <w:t>2</w:t>
      </w:r>
      <w:r w:rsidRPr="00F77BF5">
        <w:rPr>
          <w:rStyle w:val="-0"/>
          <w:rFonts w:hint="eastAsia"/>
        </w:rPr>
        <w:t>-</w:t>
      </w:r>
      <w:r>
        <w:rPr>
          <w:rStyle w:val="-0"/>
          <w:rFonts w:hint="eastAsia"/>
        </w:rPr>
        <w:t>6</w:t>
      </w:r>
      <w:r w:rsidRPr="00F77BF5">
        <w:rPr>
          <w:rStyle w:val="-0"/>
        </w:rPr>
        <w:t>&gt;</w:t>
      </w:r>
      <w:r>
        <w:rPr>
          <w:rFonts w:hint="eastAsia"/>
        </w:rPr>
        <w:t>은</w:t>
      </w:r>
      <w:r>
        <w:t xml:space="preserve"> </w:t>
      </w:r>
      <w:r>
        <w:rPr>
          <w:rFonts w:hint="eastAsia"/>
        </w:rPr>
        <w:t xml:space="preserve">바탕화면의 </w:t>
      </w:r>
      <w:r>
        <w:t>‘</w:t>
      </w:r>
      <w:r>
        <w:rPr>
          <w:rFonts w:hint="eastAsia"/>
        </w:rPr>
        <w:t>바로 가기 만들기</w:t>
      </w:r>
      <w:r>
        <w:t>’</w:t>
      </w:r>
      <w:r>
        <w:rPr>
          <w:rFonts w:hint="eastAsia"/>
        </w:rPr>
        <w:t xml:space="preserve">에서 </w:t>
      </w:r>
      <w:r w:rsidRPr="00F77BF5">
        <w:rPr>
          <w:rStyle w:val="af4"/>
        </w:rPr>
        <w:t>‘</w:t>
      </w:r>
      <w:r w:rsidRPr="00F77BF5">
        <w:rPr>
          <w:rStyle w:val="af4"/>
          <w:rFonts w:hint="eastAsia"/>
        </w:rPr>
        <w:t>www.demo.autobase.biz</w:t>
      </w:r>
      <w:r w:rsidRPr="00F77BF5">
        <w:rPr>
          <w:rStyle w:val="af4"/>
        </w:rPr>
        <w:t>’</w:t>
      </w:r>
      <w:r>
        <w:rPr>
          <w:rFonts w:hint="eastAsia"/>
        </w:rPr>
        <w:t xml:space="preserve"> 사이트에 대한 웹 </w:t>
      </w:r>
      <w:r>
        <w:t>클라이언트 실행파일을 입력한 예</w:t>
      </w:r>
      <w:r>
        <w:rPr>
          <w:rFonts w:hint="eastAsia"/>
        </w:rPr>
        <w:t>이다.</w:t>
      </w:r>
    </w:p>
    <w:p w:rsidR="00BE5AD9" w:rsidRDefault="00BE0D8D" w:rsidP="00D97571">
      <w:pPr>
        <w:pStyle w:val="29"/>
        <w:spacing w:before="189"/>
      </w:pPr>
      <w:r>
        <w:drawing>
          <wp:inline distT="0" distB="0" distL="0" distR="0">
            <wp:extent cx="2810828" cy="1071086"/>
            <wp:effectExtent l="19050" t="0" r="8572" b="0"/>
            <wp:docPr id="55" name="그림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828" cy="1071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AD9" w:rsidRPr="00D97571" w:rsidRDefault="00BE5AD9" w:rsidP="00A07FAB">
      <w:pPr>
        <w:pStyle w:val="24"/>
        <w:spacing w:after="487"/>
      </w:pPr>
      <w:r w:rsidRPr="00D97571">
        <w:t xml:space="preserve">&lt;그림 </w:t>
      </w:r>
      <w:r w:rsidRPr="00D97571">
        <w:rPr>
          <w:rFonts w:hint="eastAsia"/>
        </w:rPr>
        <w:t>2-5</w:t>
      </w:r>
      <w:r w:rsidRPr="00D97571">
        <w:t>&gt; 윈도우의</w:t>
      </w:r>
      <w:r w:rsidRPr="00D97571">
        <w:t>‘</w:t>
      </w:r>
      <w:r w:rsidRPr="00D97571">
        <w:t>시작|실행</w:t>
      </w:r>
      <w:r w:rsidRPr="00D97571">
        <w:t>’</w:t>
      </w:r>
      <w:r w:rsidRPr="00D97571">
        <w:t xml:space="preserve"> 창에서</w:t>
      </w:r>
      <w:r w:rsidR="00D97571">
        <w:rPr>
          <w:rFonts w:hint="eastAsia"/>
        </w:rPr>
        <w:br/>
      </w:r>
      <w:r w:rsidRPr="00D97571">
        <w:t>웹 클라이언트 실행파일을 입력한 예</w:t>
      </w:r>
    </w:p>
    <w:p w:rsidR="00BE5AD9" w:rsidRDefault="00BE0D8D" w:rsidP="00D97571">
      <w:pPr>
        <w:pStyle w:val="29"/>
        <w:spacing w:before="189"/>
        <w:rPr>
          <w:kern w:val="2"/>
        </w:rPr>
      </w:pPr>
      <w:r w:rsidRPr="00D97571">
        <w:rPr>
          <w:rFonts w:hint="eastAsia"/>
        </w:rPr>
        <w:lastRenderedPageBreak/>
        <w:drawing>
          <wp:inline distT="0" distB="0" distL="0" distR="0">
            <wp:extent cx="3225641" cy="1894523"/>
            <wp:effectExtent l="19050" t="0" r="0" b="0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641" cy="189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AD9" w:rsidRDefault="00BE5AD9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2-6</w:t>
      </w:r>
      <w:r>
        <w:t xml:space="preserve">&gt; </w:t>
      </w:r>
      <w:r>
        <w:rPr>
          <w:rFonts w:hint="eastAsia"/>
        </w:rPr>
        <w:t xml:space="preserve">바탕화면의 </w:t>
      </w:r>
      <w:r>
        <w:t>‘</w:t>
      </w:r>
      <w:r>
        <w:rPr>
          <w:rFonts w:hint="eastAsia"/>
        </w:rPr>
        <w:t>바로 가기 만들기</w:t>
      </w:r>
      <w:r>
        <w:t>’</w:t>
      </w:r>
      <w:r>
        <w:rPr>
          <w:rFonts w:hint="eastAsia"/>
        </w:rPr>
        <w:t>에서</w:t>
      </w:r>
      <w:r w:rsidR="00D97571">
        <w:br/>
      </w:r>
      <w:r>
        <w:rPr>
          <w:rFonts w:hint="eastAsia"/>
        </w:rPr>
        <w:t xml:space="preserve">웹 </w:t>
      </w:r>
      <w:r>
        <w:t>클라이언트 실행파일을 입력한 예</w:t>
      </w:r>
    </w:p>
    <w:p w:rsidR="00BE5AD9" w:rsidRDefault="00BE5AD9" w:rsidP="00D97571">
      <w:pPr>
        <w:rPr>
          <w:kern w:val="2"/>
        </w:rPr>
      </w:pPr>
      <w:r>
        <w:rPr>
          <w:rFonts w:hint="eastAsia"/>
          <w:kern w:val="2"/>
        </w:rPr>
        <w:t xml:space="preserve">또한 </w:t>
      </w:r>
      <w:r w:rsidRPr="00F77BF5">
        <w:rPr>
          <w:rStyle w:val="-0"/>
        </w:rPr>
        <w:t>&lt;</w:t>
      </w:r>
      <w:r w:rsidRPr="00F77BF5">
        <w:rPr>
          <w:rStyle w:val="-0"/>
        </w:rPr>
        <w:t>그림</w:t>
      </w:r>
      <w:r w:rsidRPr="00F77BF5">
        <w:rPr>
          <w:rStyle w:val="-0"/>
        </w:rPr>
        <w:t xml:space="preserve"> </w:t>
      </w:r>
      <w:r>
        <w:rPr>
          <w:rStyle w:val="-0"/>
          <w:rFonts w:hint="eastAsia"/>
        </w:rPr>
        <w:t>2</w:t>
      </w:r>
      <w:r w:rsidRPr="00F77BF5">
        <w:rPr>
          <w:rStyle w:val="-0"/>
          <w:rFonts w:hint="eastAsia"/>
        </w:rPr>
        <w:t>-</w:t>
      </w:r>
      <w:r>
        <w:rPr>
          <w:rStyle w:val="-0"/>
          <w:rFonts w:hint="eastAsia"/>
        </w:rPr>
        <w:t>7</w:t>
      </w:r>
      <w:r w:rsidRPr="00F77BF5">
        <w:rPr>
          <w:rStyle w:val="-0"/>
        </w:rPr>
        <w:t>&gt;</w:t>
      </w:r>
      <w:r>
        <w:rPr>
          <w:rFonts w:hint="eastAsia"/>
        </w:rPr>
        <w:t xml:space="preserve">은 인터넷 익스플로어의 주소 창에 </w:t>
      </w:r>
      <w:r w:rsidRPr="00F77BF5">
        <w:rPr>
          <w:rStyle w:val="af4"/>
        </w:rPr>
        <w:t>‘</w:t>
      </w:r>
      <w:r w:rsidRPr="00F77BF5">
        <w:rPr>
          <w:rStyle w:val="af4"/>
          <w:rFonts w:hint="eastAsia"/>
        </w:rPr>
        <w:t>www.demo2.autobase.biz</w:t>
      </w:r>
      <w:r w:rsidRPr="00F77BF5">
        <w:rPr>
          <w:rStyle w:val="af4"/>
        </w:rPr>
        <w:t>’</w:t>
      </w:r>
      <w:r>
        <w:rPr>
          <w:rFonts w:hint="eastAsia"/>
        </w:rPr>
        <w:t xml:space="preserve"> 사이트에 대한 웹 </w:t>
      </w:r>
      <w:r>
        <w:t>클라이언트 실행파일을 입력한 예</w:t>
      </w:r>
      <w:r>
        <w:rPr>
          <w:rFonts w:hint="eastAsia"/>
        </w:rPr>
        <w:t xml:space="preserve">이고 </w:t>
      </w:r>
      <w:r w:rsidRPr="00F77BF5">
        <w:rPr>
          <w:rStyle w:val="-0"/>
        </w:rPr>
        <w:t>&lt;</w:t>
      </w:r>
      <w:r w:rsidRPr="00F77BF5">
        <w:rPr>
          <w:rStyle w:val="-0"/>
        </w:rPr>
        <w:t>그림</w:t>
      </w:r>
      <w:r w:rsidRPr="00F77BF5">
        <w:rPr>
          <w:rStyle w:val="-0"/>
        </w:rPr>
        <w:t xml:space="preserve"> </w:t>
      </w:r>
      <w:r>
        <w:rPr>
          <w:rStyle w:val="-0"/>
          <w:rFonts w:hint="eastAsia"/>
        </w:rPr>
        <w:t>2</w:t>
      </w:r>
      <w:r w:rsidRPr="00F77BF5">
        <w:rPr>
          <w:rStyle w:val="-0"/>
          <w:rFonts w:hint="eastAsia"/>
        </w:rPr>
        <w:t>-</w:t>
      </w:r>
      <w:r>
        <w:rPr>
          <w:rStyle w:val="-0"/>
          <w:rFonts w:hint="eastAsia"/>
        </w:rPr>
        <w:t>8</w:t>
      </w:r>
      <w:r w:rsidRPr="00F77BF5">
        <w:rPr>
          <w:rStyle w:val="-0"/>
        </w:rPr>
        <w:t>&gt;</w:t>
      </w:r>
      <w:r>
        <w:rPr>
          <w:rFonts w:hint="eastAsia"/>
        </w:rPr>
        <w:t>는</w:t>
      </w:r>
      <w:r>
        <w:t xml:space="preserve"> </w:t>
      </w:r>
      <w:r>
        <w:rPr>
          <w:rFonts w:hint="eastAsia"/>
        </w:rPr>
        <w:t xml:space="preserve">인터넷 익스플로어 문서의 링크 된 파일에 웹 </w:t>
      </w:r>
      <w:r>
        <w:t>클라이언트 실행파일을 입력한 예</w:t>
      </w:r>
      <w:r>
        <w:rPr>
          <w:rFonts w:hint="eastAsia"/>
        </w:rPr>
        <w:t xml:space="preserve">인데 여기서 </w:t>
      </w:r>
      <w:r>
        <w:rPr>
          <w:kern w:val="2"/>
        </w:rPr>
        <w:t>‘웹 감시 프로그램 실행’ 글씨</w:t>
      </w:r>
      <w:r>
        <w:rPr>
          <w:rFonts w:hint="eastAsia"/>
          <w:kern w:val="2"/>
        </w:rPr>
        <w:t>에</w:t>
      </w:r>
      <w:r>
        <w:rPr>
          <w:kern w:val="2"/>
        </w:rPr>
        <w:t xml:space="preserve">는 </w:t>
      </w:r>
      <w:r w:rsidRPr="00F77BF5">
        <w:rPr>
          <w:rStyle w:val="af4"/>
        </w:rPr>
        <w:t>‘http://192.168.1.65/AutoWeb/RunTime/ViewMain.exe’</w:t>
      </w:r>
      <w:r>
        <w:rPr>
          <w:kern w:val="2"/>
        </w:rPr>
        <w:t xml:space="preserve"> </w:t>
      </w:r>
      <w:r>
        <w:rPr>
          <w:rFonts w:hint="eastAsia"/>
          <w:kern w:val="2"/>
        </w:rPr>
        <w:t xml:space="preserve">등의 실행파일 경로를 입력한다. </w:t>
      </w:r>
      <w:r w:rsidRPr="00F77BF5">
        <w:rPr>
          <w:rStyle w:val="-0"/>
        </w:rPr>
        <w:t>&lt;</w:t>
      </w:r>
      <w:r w:rsidRPr="00F77BF5">
        <w:rPr>
          <w:rStyle w:val="-0"/>
        </w:rPr>
        <w:t>그림</w:t>
      </w:r>
      <w:r w:rsidRPr="00F77BF5">
        <w:rPr>
          <w:rStyle w:val="-0"/>
        </w:rPr>
        <w:t xml:space="preserve"> </w:t>
      </w:r>
      <w:r>
        <w:rPr>
          <w:rStyle w:val="-0"/>
          <w:rFonts w:hint="eastAsia"/>
        </w:rPr>
        <w:t>2</w:t>
      </w:r>
      <w:r w:rsidRPr="00F77BF5">
        <w:rPr>
          <w:rStyle w:val="-0"/>
        </w:rPr>
        <w:t>-</w:t>
      </w:r>
      <w:r>
        <w:rPr>
          <w:rStyle w:val="-0"/>
          <w:rFonts w:hint="eastAsia"/>
        </w:rPr>
        <w:t>8</w:t>
      </w:r>
      <w:r w:rsidRPr="00F77BF5">
        <w:rPr>
          <w:rStyle w:val="-0"/>
        </w:rPr>
        <w:t>&gt;</w:t>
      </w:r>
      <w:r>
        <w:rPr>
          <w:kern w:val="2"/>
        </w:rPr>
        <w:t>에서 ‘웹 감시 프로그램 실행’을 선택하면 웹 클라이언트 프로그램이 실행된다.</w:t>
      </w:r>
    </w:p>
    <w:p w:rsidR="00BE5AD9" w:rsidRDefault="00411E12" w:rsidP="00411E12">
      <w:pPr>
        <w:pStyle w:val="af0"/>
        <w:rPr>
          <w:kern w:val="2"/>
        </w:rPr>
      </w:pPr>
      <w:r>
        <w:rPr>
          <w:kern w:val="2"/>
        </w:rPr>
        <w:drawing>
          <wp:inline distT="0" distB="0" distL="0" distR="0">
            <wp:extent cx="4319905" cy="3227070"/>
            <wp:effectExtent l="19050" t="0" r="4445" b="0"/>
            <wp:docPr id="36" name="그림 35" descr="002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-007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AD9" w:rsidRDefault="00BE5AD9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2-7</w:t>
      </w:r>
      <w:r>
        <w:t xml:space="preserve">&gt; </w:t>
      </w:r>
      <w:r>
        <w:rPr>
          <w:rFonts w:hint="eastAsia"/>
        </w:rPr>
        <w:t xml:space="preserve">인터넷 익스플로어 주소 창에 웹 </w:t>
      </w:r>
      <w:r>
        <w:t>클라이언트 실행파일을 입력한 예</w:t>
      </w:r>
    </w:p>
    <w:p w:rsidR="00BE5AD9" w:rsidRDefault="00BE0D8D" w:rsidP="00D97571">
      <w:pPr>
        <w:pStyle w:val="29"/>
        <w:spacing w:before="189"/>
        <w:rPr>
          <w:kern w:val="2"/>
        </w:rPr>
      </w:pPr>
      <w:r>
        <w:rPr>
          <w:rFonts w:hint="eastAsia"/>
          <w:kern w:val="2"/>
        </w:rPr>
        <w:lastRenderedPageBreak/>
        <w:drawing>
          <wp:inline distT="0" distB="0" distL="0" distR="0">
            <wp:extent cx="4223385" cy="2143125"/>
            <wp:effectExtent l="19050" t="0" r="5715" b="0"/>
            <wp:docPr id="58" name="그림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8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AD9" w:rsidRDefault="00BE5AD9" w:rsidP="00A07FAB">
      <w:pPr>
        <w:pStyle w:val="24"/>
        <w:spacing w:after="487"/>
      </w:pPr>
      <w:r>
        <w:t xml:space="preserve">&lt;그림 </w:t>
      </w:r>
      <w:r>
        <w:rPr>
          <w:rFonts w:hint="eastAsia"/>
        </w:rPr>
        <w:t>2-8</w:t>
      </w:r>
      <w:r>
        <w:t xml:space="preserve">&gt; </w:t>
      </w:r>
      <w:r>
        <w:rPr>
          <w:rFonts w:hint="eastAsia"/>
        </w:rPr>
        <w:t xml:space="preserve">인터넷 익스플로어 문서의 링크 된 파일에 웹 </w:t>
      </w:r>
      <w:r>
        <w:t>클라이언트 실행파일을 입력한 예</w:t>
      </w:r>
    </w:p>
    <w:p w:rsidR="00D97571" w:rsidRPr="00D97571" w:rsidRDefault="00D97571" w:rsidP="00D97571"/>
    <w:p w:rsidR="00D97571" w:rsidRPr="00D97571" w:rsidRDefault="00D97571" w:rsidP="00D97571"/>
    <w:p w:rsidR="00E770C6" w:rsidRDefault="00BE5AD9" w:rsidP="00D97571">
      <w:pPr>
        <w:pStyle w:val="21"/>
      </w:pPr>
      <w:bookmarkStart w:id="29" w:name="_Toc232923267"/>
      <w:r>
        <w:rPr>
          <w:rFonts w:hint="eastAsia"/>
        </w:rPr>
        <w:t>2</w:t>
      </w:r>
      <w:r w:rsidR="00E770C6">
        <w:rPr>
          <w:rFonts w:hint="eastAsia"/>
        </w:rPr>
        <w:t>.</w:t>
      </w:r>
      <w:r>
        <w:rPr>
          <w:rFonts w:hint="eastAsia"/>
        </w:rPr>
        <w:t>3</w:t>
      </w:r>
      <w:r w:rsidR="00E770C6">
        <w:rPr>
          <w:rFonts w:hint="eastAsia"/>
        </w:rPr>
        <w:t xml:space="preserve"> Silverlight 방식의 웹 클라이언트</w:t>
      </w:r>
      <w:bookmarkEnd w:id="29"/>
      <w:r w:rsidR="009A3A21" w:rsidRPr="007323C7">
        <w:rPr>
          <w:rFonts w:eastAsia="궁서체"/>
        </w:rPr>
        <w:fldChar w:fldCharType="begin"/>
      </w:r>
      <w:r w:rsidR="00E770C6" w:rsidRPr="007323C7">
        <w:rPr>
          <w:rFonts w:eastAsia="궁서체"/>
        </w:rPr>
        <w:instrText xml:space="preserve"> </w:instrText>
      </w:r>
      <w:r w:rsidR="00E770C6" w:rsidRPr="007323C7">
        <w:rPr>
          <w:rFonts w:eastAsia="궁서체"/>
          <w:color w:val="0000FF"/>
        </w:rPr>
        <w:instrText>XE "</w:instrText>
      </w:r>
      <w:r w:rsidR="00E770C6" w:rsidRPr="007323C7">
        <w:rPr>
          <w:rFonts w:hint="eastAsia"/>
        </w:rPr>
        <w:instrText xml:space="preserve"> Silverlight  방식의 웹 클라이언트</w:instrText>
      </w:r>
      <w:r w:rsidR="00E770C6" w:rsidRPr="007323C7">
        <w:rPr>
          <w:rFonts w:eastAsia="궁서체"/>
          <w:color w:val="0000FF"/>
        </w:rPr>
        <w:instrText>"</w:instrText>
      </w:r>
      <w:r w:rsidR="009A3A21" w:rsidRPr="007323C7">
        <w:rPr>
          <w:rFonts w:eastAsia="궁서체"/>
        </w:rPr>
        <w:fldChar w:fldCharType="end"/>
      </w:r>
    </w:p>
    <w:p w:rsidR="00E770C6" w:rsidRPr="00FF54F1" w:rsidRDefault="00E770C6" w:rsidP="00D97571">
      <w:pPr>
        <w:rPr>
          <w:rStyle w:val="afd"/>
        </w:rPr>
      </w:pPr>
      <w:r>
        <w:rPr>
          <w:rFonts w:hint="eastAsia"/>
        </w:rPr>
        <w:t xml:space="preserve">Silverlight 방식의 웹클라이언트는 인터넷 익스플로어 등을 통하여 </w:t>
      </w:r>
      <w:r>
        <w:t xml:space="preserve">자동화 현장 상황을 </w:t>
      </w:r>
      <w:r>
        <w:rPr>
          <w:rFonts w:hint="eastAsia"/>
        </w:rPr>
        <w:t>감시/</w:t>
      </w:r>
      <w:r>
        <w:t>제어</w:t>
      </w:r>
      <w:r>
        <w:rPr>
          <w:rFonts w:hint="eastAsia"/>
        </w:rPr>
        <w:t>하는 것이다.</w:t>
      </w:r>
    </w:p>
    <w:p w:rsidR="00E770C6" w:rsidRDefault="00E770C6" w:rsidP="00D97571">
      <w:r>
        <w:rPr>
          <w:rFonts w:hint="eastAsia"/>
        </w:rPr>
        <w:t xml:space="preserve">스튜디오 등에서 Silverlight 방식으로 웹 서버를 설정한 웹 사이트 주소에 연결하면 </w:t>
      </w:r>
      <w:r>
        <w:rPr>
          <w:rStyle w:val="-0"/>
        </w:rPr>
        <w:t>&lt;</w:t>
      </w:r>
      <w:r>
        <w:rPr>
          <w:rStyle w:val="-0"/>
        </w:rPr>
        <w:t>그림</w:t>
      </w:r>
      <w:r>
        <w:rPr>
          <w:rStyle w:val="-0"/>
        </w:rPr>
        <w:t xml:space="preserve"> </w:t>
      </w:r>
      <w:r w:rsidR="00BE5AD9">
        <w:rPr>
          <w:rStyle w:val="-0"/>
          <w:rFonts w:hint="eastAsia"/>
        </w:rPr>
        <w:t>2</w:t>
      </w:r>
      <w:r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9</w:t>
      </w:r>
      <w:r>
        <w:rPr>
          <w:rStyle w:val="-0"/>
        </w:rPr>
        <w:t>&gt;</w:t>
      </w:r>
      <w:r>
        <w:rPr>
          <w:rFonts w:hint="eastAsia"/>
        </w:rPr>
        <w:t>와 같은 Silverlight</w:t>
      </w:r>
      <w:r>
        <w:t xml:space="preserve"> </w:t>
      </w:r>
      <w:r>
        <w:rPr>
          <w:rFonts w:hint="eastAsia"/>
        </w:rPr>
        <w:t>설치화면이 표시된다.</w:t>
      </w:r>
    </w:p>
    <w:p w:rsidR="00E770C6" w:rsidRDefault="00E770C6" w:rsidP="00D97571">
      <w:r>
        <w:rPr>
          <w:rStyle w:val="-0"/>
        </w:rPr>
        <w:t>&lt;</w:t>
      </w:r>
      <w:r>
        <w:rPr>
          <w:rStyle w:val="-0"/>
        </w:rPr>
        <w:t>그림</w:t>
      </w:r>
      <w:r>
        <w:rPr>
          <w:rStyle w:val="-0"/>
        </w:rPr>
        <w:t xml:space="preserve"> </w:t>
      </w:r>
      <w:r w:rsidR="00BE5AD9">
        <w:rPr>
          <w:rStyle w:val="-0"/>
          <w:rFonts w:hint="eastAsia"/>
        </w:rPr>
        <w:t>2</w:t>
      </w:r>
      <w:r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9</w:t>
      </w:r>
      <w:r>
        <w:rPr>
          <w:rStyle w:val="-0"/>
        </w:rPr>
        <w:t>&gt;</w:t>
      </w:r>
      <w:r>
        <w:rPr>
          <w:rFonts w:hint="eastAsia"/>
        </w:rPr>
        <w:t>를 클릭하여 마이크로소프트 사의 Silverlight 프로그램을 설치하면 Silverlight 방식의 웹 클라이언트 내용이 표시된다.</w:t>
      </w:r>
    </w:p>
    <w:p w:rsidR="00E770C6" w:rsidRDefault="00BE0D8D" w:rsidP="00D97571">
      <w:pPr>
        <w:pStyle w:val="29"/>
        <w:spacing w:before="189"/>
        <w:rPr>
          <w:kern w:val="2"/>
        </w:rPr>
      </w:pPr>
      <w:r>
        <w:rPr>
          <w:kern w:val="2"/>
        </w:rPr>
        <w:drawing>
          <wp:inline distT="0" distB="0" distL="0" distR="0">
            <wp:extent cx="1579656" cy="468000"/>
            <wp:effectExtent l="19050" t="0" r="1494" b="0"/>
            <wp:docPr id="59" name="그림 59" descr="10-1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10-10-0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656" cy="4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0C6" w:rsidRDefault="00E770C6" w:rsidP="00A07FAB">
      <w:pPr>
        <w:pStyle w:val="24"/>
        <w:spacing w:after="487"/>
      </w:pPr>
      <w:r>
        <w:rPr>
          <w:rFonts w:hint="eastAsia"/>
        </w:rPr>
        <w:t xml:space="preserve">&lt;그림 </w:t>
      </w:r>
      <w:r w:rsidR="00BE5AD9">
        <w:rPr>
          <w:rFonts w:hint="eastAsia"/>
        </w:rPr>
        <w:t>2</w:t>
      </w:r>
      <w:r>
        <w:rPr>
          <w:rFonts w:hint="eastAsia"/>
        </w:rPr>
        <w:t>-</w:t>
      </w:r>
      <w:r w:rsidR="00BE5AD9">
        <w:rPr>
          <w:rFonts w:hint="eastAsia"/>
        </w:rPr>
        <w:t>9</w:t>
      </w:r>
      <w:r>
        <w:rPr>
          <w:rFonts w:hint="eastAsia"/>
        </w:rPr>
        <w:t>&gt; 웹 감시프로그램 보안 설정 프로그램 실행여부를 묻는 대화상자</w:t>
      </w:r>
    </w:p>
    <w:p w:rsidR="00E770C6" w:rsidRDefault="00E770C6" w:rsidP="00D97571"/>
    <w:p w:rsidR="005E0D38" w:rsidRDefault="005E0D38" w:rsidP="00D97571"/>
    <w:p w:rsidR="005E0D38" w:rsidRDefault="005E0D38" w:rsidP="00D97571"/>
    <w:p w:rsidR="005E0D38" w:rsidRDefault="005E0D38" w:rsidP="00D97571"/>
    <w:p w:rsidR="005E0D38" w:rsidRDefault="005E0D38" w:rsidP="00D97571"/>
    <w:p w:rsidR="00C22531" w:rsidRPr="00BE5AD9" w:rsidRDefault="00C22531" w:rsidP="00D97571"/>
    <w:p w:rsidR="00E770C6" w:rsidRDefault="00BE5AD9" w:rsidP="00D97571">
      <w:pPr>
        <w:pStyle w:val="21"/>
      </w:pPr>
      <w:bookmarkStart w:id="30" w:name="_Toc232923268"/>
      <w:r>
        <w:rPr>
          <w:rFonts w:hint="eastAsia"/>
        </w:rPr>
        <w:lastRenderedPageBreak/>
        <w:t>2</w:t>
      </w:r>
      <w:r w:rsidR="00E770C6">
        <w:rPr>
          <w:rFonts w:hint="eastAsia"/>
        </w:rPr>
        <w:t>.</w:t>
      </w:r>
      <w:r>
        <w:rPr>
          <w:rFonts w:hint="eastAsia"/>
        </w:rPr>
        <w:t>4</w:t>
      </w:r>
      <w:r w:rsidR="00E770C6">
        <w:rPr>
          <w:rFonts w:hint="eastAsia"/>
        </w:rPr>
        <w:t xml:space="preserve"> Html 방식의 웹 클라이언트</w:t>
      </w:r>
      <w:bookmarkEnd w:id="30"/>
      <w:r w:rsidR="009A3A21" w:rsidRPr="007323C7">
        <w:rPr>
          <w:rFonts w:eastAsia="궁서체"/>
        </w:rPr>
        <w:fldChar w:fldCharType="begin"/>
      </w:r>
      <w:r w:rsidR="00E770C6" w:rsidRPr="007323C7">
        <w:rPr>
          <w:rFonts w:eastAsia="궁서체"/>
        </w:rPr>
        <w:instrText xml:space="preserve"> </w:instrText>
      </w:r>
      <w:r w:rsidR="00E770C6" w:rsidRPr="007323C7">
        <w:rPr>
          <w:rFonts w:eastAsia="궁서체"/>
          <w:color w:val="0000FF"/>
        </w:rPr>
        <w:instrText>XE "</w:instrText>
      </w:r>
      <w:r w:rsidR="00E770C6" w:rsidRPr="007323C7">
        <w:rPr>
          <w:rFonts w:hint="eastAsia"/>
        </w:rPr>
        <w:instrText xml:space="preserve"> </w:instrText>
      </w:r>
      <w:r w:rsidR="00E770C6">
        <w:rPr>
          <w:rFonts w:hint="eastAsia"/>
        </w:rPr>
        <w:instrText xml:space="preserve">Html </w:instrText>
      </w:r>
      <w:r w:rsidR="00E770C6" w:rsidRPr="007323C7">
        <w:rPr>
          <w:rFonts w:hint="eastAsia"/>
        </w:rPr>
        <w:instrText>방식의 웹 클라이언트</w:instrText>
      </w:r>
      <w:r w:rsidR="00E770C6" w:rsidRPr="007323C7">
        <w:rPr>
          <w:rFonts w:eastAsia="궁서체"/>
          <w:color w:val="0000FF"/>
        </w:rPr>
        <w:instrText>"</w:instrText>
      </w:r>
      <w:r w:rsidR="009A3A21" w:rsidRPr="007323C7">
        <w:rPr>
          <w:rFonts w:eastAsia="궁서체"/>
        </w:rPr>
        <w:fldChar w:fldCharType="end"/>
      </w:r>
    </w:p>
    <w:p w:rsidR="00E770C6" w:rsidRDefault="00E770C6" w:rsidP="00D97571">
      <w:r>
        <w:rPr>
          <w:rFonts w:hint="eastAsia"/>
        </w:rPr>
        <w:t>Html 방식의 웹클라이언트는 휴대전화 등과 같이 화면크기가 작은 시스템에서의 웹 감시/제어를 위해 사용된다. Html 방식의 웹클라이언트는 스튜디오에서 등록한 웹 태그 그룹을 텍스트 형식의 Html 문서로 표시하여 감시/제어한다.</w:t>
      </w:r>
    </w:p>
    <w:p w:rsidR="00E770C6" w:rsidRDefault="00E770C6" w:rsidP="00D97571">
      <w:r>
        <w:rPr>
          <w:rFonts w:hint="eastAsia"/>
        </w:rPr>
        <w:t xml:space="preserve">Html 방식의 웹클라이언트의 실행은 원도우의 시작|실행 또는 인터넷 익스플로어 상에서 </w:t>
      </w:r>
      <w:r>
        <w:t>‘</w:t>
      </w:r>
      <w:r w:rsidR="00E42A59">
        <w:rPr>
          <w:rFonts w:hint="eastAsia"/>
        </w:rPr>
        <w:t>웹</w:t>
      </w:r>
      <w:r>
        <w:rPr>
          <w:rFonts w:hint="eastAsia"/>
        </w:rPr>
        <w:t>서버의 웹 사이트 주소</w:t>
      </w:r>
      <w:r w:rsidRPr="007323C7">
        <w:t>/</w:t>
      </w:r>
      <w:r w:rsidRPr="00CE23FC">
        <w:t xml:space="preserve"> AutoWeb/MobilePages/WebTagListGroup.aspx</w:t>
      </w:r>
      <w:r>
        <w:rPr>
          <w:rFonts w:hint="eastAsia"/>
        </w:rPr>
        <w:t xml:space="preserve"> 등으로 실행할 수 있다. (단 사용자 로그인 후에 감시/제어가 가능함)</w:t>
      </w:r>
    </w:p>
    <w:p w:rsidR="00E770C6" w:rsidRPr="00CE23FC" w:rsidRDefault="00E770C6" w:rsidP="00D97571"/>
    <w:p w:rsidR="00E770C6" w:rsidRPr="005E0D38" w:rsidRDefault="00E770C6" w:rsidP="005E0D38">
      <w:pPr>
        <w:pStyle w:val="af6"/>
      </w:pPr>
      <w:r w:rsidRPr="005E0D38">
        <w:rPr>
          <w:rFonts w:hint="eastAsia"/>
        </w:rPr>
        <w:t xml:space="preserve">실행 위치의 예) </w:t>
      </w:r>
      <w:r w:rsidRPr="005E0D38">
        <w:t>http://192.168.1.10/AutoWeb/MobilePages/WebTagListGroup.aspx</w:t>
      </w:r>
    </w:p>
    <w:p w:rsidR="00E770C6" w:rsidRDefault="00E770C6" w:rsidP="00D97571"/>
    <w:p w:rsidR="00EB7E32" w:rsidRDefault="00EB7E32" w:rsidP="00D97571"/>
    <w:p w:rsidR="00C22531" w:rsidRDefault="00C22531" w:rsidP="00D97571"/>
    <w:p w:rsidR="00C22531" w:rsidRDefault="00C22531" w:rsidP="00D97571"/>
    <w:p w:rsidR="00EB7E32" w:rsidRPr="000446FB" w:rsidRDefault="00BE5AD9" w:rsidP="00D97571">
      <w:pPr>
        <w:pStyle w:val="21"/>
      </w:pPr>
      <w:bookmarkStart w:id="31" w:name="_Toc232923269"/>
      <w:r>
        <w:rPr>
          <w:rFonts w:hint="eastAsia"/>
        </w:rPr>
        <w:t>2.5</w:t>
      </w:r>
      <w:r w:rsidR="00EB7E32">
        <w:rPr>
          <w:rFonts w:hint="eastAsia"/>
        </w:rPr>
        <w:t xml:space="preserve"> 웹 클라이언트 실행 시 문제점 및 해결책</w:t>
      </w:r>
      <w:bookmarkEnd w:id="31"/>
      <w:r w:rsidR="009A3A21" w:rsidRPr="007323C7">
        <w:rPr>
          <w:rFonts w:eastAsia="궁서체"/>
        </w:rPr>
        <w:fldChar w:fldCharType="begin"/>
      </w:r>
      <w:r w:rsidRPr="007323C7">
        <w:rPr>
          <w:rFonts w:eastAsia="궁서체"/>
        </w:rPr>
        <w:instrText xml:space="preserve"> </w:instrText>
      </w:r>
      <w:r w:rsidRPr="007323C7">
        <w:rPr>
          <w:rFonts w:eastAsia="궁서체"/>
          <w:color w:val="0000FF"/>
        </w:rPr>
        <w:instrText>XE "</w:instrText>
      </w:r>
      <w:r w:rsidRPr="007323C7">
        <w:rPr>
          <w:rFonts w:hint="eastAsia"/>
        </w:rPr>
        <w:instrText xml:space="preserve"> 웹 클라이언트</w:instrText>
      </w:r>
      <w:r>
        <w:rPr>
          <w:rFonts w:hint="eastAsia"/>
        </w:rPr>
        <w:instrText xml:space="preserve"> 실행 시 문제점과 해결책</w:instrText>
      </w:r>
      <w:r w:rsidRPr="007323C7">
        <w:rPr>
          <w:rFonts w:eastAsia="궁서체"/>
          <w:color w:val="0000FF"/>
        </w:rPr>
        <w:instrText>"</w:instrText>
      </w:r>
      <w:r w:rsidR="009A3A21" w:rsidRPr="007323C7">
        <w:rPr>
          <w:rFonts w:eastAsia="궁서체"/>
        </w:rPr>
        <w:fldChar w:fldCharType="end"/>
      </w:r>
    </w:p>
    <w:p w:rsidR="00EB7E32" w:rsidRDefault="00EB7E32" w:rsidP="00D97571">
      <w:pPr>
        <w:rPr>
          <w:kern w:val="2"/>
        </w:rPr>
      </w:pPr>
      <w:r>
        <w:rPr>
          <w:rFonts w:hint="eastAsia"/>
          <w:kern w:val="2"/>
        </w:rPr>
        <w:t xml:space="preserve">웹 클라이언트 실행 시 </w:t>
      </w:r>
      <w:r w:rsidRPr="006679CF">
        <w:rPr>
          <w:rStyle w:val="-0"/>
          <w:rFonts w:hint="eastAsia"/>
        </w:rPr>
        <w:t>&lt;</w:t>
      </w:r>
      <w:r w:rsidRPr="006679CF">
        <w:rPr>
          <w:rStyle w:val="-0"/>
          <w:rFonts w:hint="eastAsia"/>
        </w:rPr>
        <w:t>표</w:t>
      </w:r>
      <w:r w:rsidRPr="006679CF">
        <w:rPr>
          <w:rStyle w:val="-0"/>
          <w:rFonts w:hint="eastAsia"/>
        </w:rPr>
        <w:t xml:space="preserve"> </w:t>
      </w:r>
      <w:r w:rsidR="00BE5AD9">
        <w:rPr>
          <w:rStyle w:val="-0"/>
          <w:rFonts w:hint="eastAsia"/>
        </w:rPr>
        <w:t>2</w:t>
      </w:r>
      <w:r w:rsidRPr="006679CF"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2</w:t>
      </w:r>
      <w:r w:rsidRPr="006679CF">
        <w:rPr>
          <w:rStyle w:val="-0"/>
          <w:rFonts w:hint="eastAsia"/>
        </w:rPr>
        <w:t>&gt;</w:t>
      </w:r>
      <w:r w:rsidR="00BE5AD9">
        <w:rPr>
          <w:rFonts w:hint="eastAsia"/>
          <w:kern w:val="2"/>
        </w:rPr>
        <w:t>와</w:t>
      </w:r>
      <w:r>
        <w:rPr>
          <w:rFonts w:hint="eastAsia"/>
          <w:kern w:val="2"/>
        </w:rPr>
        <w:t xml:space="preserve"> 같은 </w:t>
      </w:r>
      <w:r>
        <w:rPr>
          <w:rFonts w:hint="eastAsia"/>
        </w:rPr>
        <w:t>문제점 및 해결책이 있다.</w:t>
      </w:r>
    </w:p>
    <w:p w:rsidR="00EB7E32" w:rsidRPr="00BE5AD9" w:rsidRDefault="00EB7E32" w:rsidP="00D97571"/>
    <w:tbl>
      <w:tblPr>
        <w:tblW w:w="0" w:type="auto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99" w:type="dxa"/>
          <w:right w:w="99" w:type="dxa"/>
        </w:tblCellMar>
        <w:tblLook w:val="0000"/>
      </w:tblPr>
      <w:tblGrid>
        <w:gridCol w:w="1776"/>
        <w:gridCol w:w="4980"/>
      </w:tblGrid>
      <w:tr w:rsidR="00EB7E32" w:rsidRPr="006679CF">
        <w:trPr>
          <w:jc w:val="center"/>
        </w:trPr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EB7E32" w:rsidRPr="006679CF" w:rsidRDefault="00EB7E32" w:rsidP="00D97571">
            <w:pPr>
              <w:pStyle w:val="-"/>
              <w:rPr>
                <w:rStyle w:val="-4"/>
              </w:rPr>
            </w:pPr>
            <w:r w:rsidRPr="006679CF">
              <w:rPr>
                <w:rStyle w:val="-4"/>
                <w:rFonts w:hint="eastAsia"/>
              </w:rPr>
              <w:t>문제점</w:t>
            </w:r>
          </w:p>
        </w:tc>
        <w:tc>
          <w:tcPr>
            <w:tcW w:w="4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  <w:vAlign w:val="center"/>
          </w:tcPr>
          <w:p w:rsidR="00EB7E32" w:rsidRPr="006679CF" w:rsidRDefault="00EB7E32" w:rsidP="00D97571">
            <w:pPr>
              <w:pStyle w:val="-"/>
              <w:rPr>
                <w:rStyle w:val="-4"/>
              </w:rPr>
            </w:pPr>
            <w:r w:rsidRPr="006679CF">
              <w:rPr>
                <w:rStyle w:val="-4"/>
                <w:rFonts w:hint="eastAsia"/>
              </w:rPr>
              <w:t>해결책</w:t>
            </w:r>
          </w:p>
        </w:tc>
      </w:tr>
      <w:tr w:rsidR="00EB7E32">
        <w:trPr>
          <w:jc w:val="center"/>
        </w:trPr>
        <w:tc>
          <w:tcPr>
            <w:tcW w:w="1776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웹 클라이언트를 실행했는데 다운로드 화면이 나올 때</w:t>
            </w:r>
          </w:p>
        </w:tc>
        <w:tc>
          <w:tcPr>
            <w:tcW w:w="4980" w:type="dxa"/>
            <w:tcBorders>
              <w:top w:val="single" w:sz="4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EB7E32" w:rsidRDefault="00EB7E32" w:rsidP="00D97571">
            <w:pPr>
              <w:pStyle w:val="-"/>
            </w:pPr>
            <w:r>
              <w:t>1) 인터넷 익스플로</w:t>
            </w:r>
            <w:r>
              <w:rPr>
                <w:rFonts w:hint="eastAsia"/>
              </w:rPr>
              <w:t>어</w:t>
            </w:r>
            <w:r>
              <w:t xml:space="preserve"> 버전을 확인한다. </w:t>
            </w:r>
          </w:p>
          <w:p w:rsidR="00EB7E32" w:rsidRDefault="006679CF" w:rsidP="00D97571">
            <w:pPr>
              <w:pStyle w:val="-"/>
              <w:rPr>
                <w:kern w:val="2"/>
              </w:rPr>
            </w:pPr>
            <w:r>
              <w:rPr>
                <w:rFonts w:hint="eastAsia"/>
              </w:rPr>
              <w:t>(</w:t>
            </w:r>
            <w:r w:rsidR="00EB7E32">
              <w:t>인터넷 익스플로러6.0 이상 필요</w:t>
            </w:r>
            <w:r w:rsidR="00EB7E32">
              <w:rPr>
                <w:rFonts w:hint="eastAsia"/>
              </w:rPr>
              <w:t xml:space="preserve"> )</w:t>
            </w:r>
          </w:p>
          <w:p w:rsidR="006679CF" w:rsidRDefault="00EB7E32" w:rsidP="00D97571">
            <w:pPr>
              <w:pStyle w:val="-"/>
            </w:pPr>
            <w:r>
              <w:t xml:space="preserve">2) 인터넷 퀵 다운로드 프로그램을 사용하는 경우 : 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>퀵 다운로드 프로그램 사용을 중지 후 다시 시도.</w:t>
            </w:r>
          </w:p>
        </w:tc>
      </w:tr>
      <w:tr w:rsidR="00EB7E32">
        <w:trPr>
          <w:jc w:val="center"/>
        </w:trPr>
        <w:tc>
          <w:tcPr>
            <w:tcW w:w="1776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보안오류(Security Error) 화면이 나온다.</w:t>
            </w:r>
          </w:p>
        </w:tc>
        <w:tc>
          <w:tcPr>
            <w:tcW w:w="4980" w:type="dxa"/>
            <w:tcBorders>
              <w:top w:val="dotted" w:sz="2" w:space="0" w:color="auto"/>
              <w:left w:val="nil"/>
              <w:bottom w:val="dotted" w:sz="2" w:space="0" w:color="auto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1) 신뢰할 수 있는 사이트로 설정</w:t>
            </w:r>
            <w:r>
              <w:rPr>
                <w:b/>
                <w:bCs/>
              </w:rPr>
              <w:t xml:space="preserve"> </w:t>
            </w:r>
            <w:r>
              <w:t>또는 어셈블리 신뢰 등을 확인.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rPr>
                <w:kern w:val="2"/>
              </w:rPr>
              <w:t xml:space="preserve">2) 현재 윈도우 사용자가 컴퓨터에 쓰기 권한이 있는지 확인한다. </w:t>
            </w:r>
            <w:r w:rsidR="00AE375C">
              <w:rPr>
                <w:rFonts w:hint="eastAsia"/>
                <w:kern w:val="2"/>
              </w:rPr>
              <w:br/>
            </w:r>
            <w:r>
              <w:rPr>
                <w:kern w:val="2"/>
              </w:rPr>
              <w:t>권한이 없는 사용자 일 경우 쓰기 권한 등을 부여.</w:t>
            </w:r>
          </w:p>
        </w:tc>
      </w:tr>
      <w:tr w:rsidR="00EB7E32">
        <w:trPr>
          <w:jc w:val="center"/>
        </w:trPr>
        <w:tc>
          <w:tcPr>
            <w:tcW w:w="1776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>플래시 갯( Flash Get ) 사용 시 다운로드 화면</w:t>
            </w:r>
            <w:r w:rsidR="00562849">
              <w:rPr>
                <w:rFonts w:hint="eastAsia"/>
              </w:rPr>
              <w:t>에서</w:t>
            </w:r>
            <w:r>
              <w:t xml:space="preserve"> 확인/취소를 누른 후 실행이 안될 때</w:t>
            </w:r>
          </w:p>
        </w:tc>
        <w:tc>
          <w:tcPr>
            <w:tcW w:w="4980" w:type="dxa"/>
            <w:tcBorders>
              <w:top w:val="dotted" w:sz="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B7E32" w:rsidRDefault="00EB7E32" w:rsidP="00D97571">
            <w:pPr>
              <w:pStyle w:val="-"/>
              <w:rPr>
                <w:kern w:val="2"/>
              </w:rPr>
            </w:pPr>
            <w:r>
              <w:t xml:space="preserve">1) 다운로드 화면이 나올 때 </w:t>
            </w:r>
            <w:r>
              <w:t>‘</w:t>
            </w:r>
            <w:r>
              <w:t>취소</w:t>
            </w:r>
            <w:r>
              <w:t>’</w:t>
            </w:r>
            <w:r>
              <w:t>를 누른다.</w:t>
            </w:r>
          </w:p>
          <w:p w:rsidR="00E7764D" w:rsidRDefault="00EB7E32" w:rsidP="00D97571">
            <w:pPr>
              <w:pStyle w:val="-"/>
            </w:pPr>
            <w:r>
              <w:t>2) 다운로드</w:t>
            </w:r>
            <w:r>
              <w:rPr>
                <w:rFonts w:hint="eastAsia"/>
              </w:rPr>
              <w:t xml:space="preserve"> 화면에서</w:t>
            </w:r>
            <w:r>
              <w:t xml:space="preserve"> 한 번이라도 </w:t>
            </w:r>
            <w:r>
              <w:t>‘</w:t>
            </w:r>
            <w:r>
              <w:t>확인</w:t>
            </w:r>
            <w:r>
              <w:t>’</w:t>
            </w:r>
            <w:r w:rsidR="005D5F6A">
              <w:t>버튼</w:t>
            </w:r>
            <w:r>
              <w:t>을 누른 경우 :</w:t>
            </w:r>
            <w:r>
              <w:rPr>
                <w:rFonts w:hint="eastAsia"/>
              </w:rPr>
              <w:t xml:space="preserve"> </w:t>
            </w:r>
          </w:p>
          <w:p w:rsidR="00EB7E32" w:rsidRDefault="00EB7E32" w:rsidP="00D97571">
            <w:pPr>
              <w:pStyle w:val="-"/>
            </w:pPr>
            <w:r>
              <w:t>‘</w:t>
            </w:r>
            <w:r>
              <w:t>시작|검색</w:t>
            </w:r>
            <w:r>
              <w:t>’</w:t>
            </w:r>
            <w:r>
              <w:t>에서 ViewMain.exe를 검색하여 삭제.</w:t>
            </w:r>
          </w:p>
          <w:p w:rsidR="00EB7E32" w:rsidRDefault="00EB7E32" w:rsidP="00D97571">
            <w:pPr>
              <w:pStyle w:val="-"/>
            </w:pPr>
            <w:r>
              <w:t>인터넷 익스플로</w:t>
            </w:r>
            <w:r>
              <w:rPr>
                <w:rFonts w:hint="eastAsia"/>
              </w:rPr>
              <w:t>어</w:t>
            </w:r>
            <w:r>
              <w:t xml:space="preserve"> 인터넷 옵션 대화상자에서 임시파일을</w:t>
            </w:r>
            <w:r w:rsidR="00E7764D">
              <w:t>(</w:t>
            </w:r>
            <w:r>
              <w:t>쿠기삭제, 파일삭제) 삭제.</w:t>
            </w:r>
          </w:p>
          <w:p w:rsidR="00EB7E32" w:rsidRDefault="00EB7E32" w:rsidP="00D97571">
            <w:pPr>
              <w:pStyle w:val="-"/>
              <w:rPr>
                <w:kern w:val="2"/>
              </w:rPr>
            </w:pPr>
            <w:r>
              <w:t xml:space="preserve">웹 클라이언트를 다시 실행하여 다운로드 화면이 나올 때 </w:t>
            </w:r>
            <w:r>
              <w:t>‘</w:t>
            </w:r>
            <w:r>
              <w:t>취소</w:t>
            </w:r>
            <w:r>
              <w:t>’</w:t>
            </w:r>
            <w:r>
              <w:t>를</w:t>
            </w:r>
            <w:r>
              <w:rPr>
                <w:b/>
                <w:bCs/>
              </w:rPr>
              <w:t xml:space="preserve"> </w:t>
            </w:r>
            <w:r>
              <w:t>누른다.</w:t>
            </w:r>
          </w:p>
        </w:tc>
      </w:tr>
    </w:tbl>
    <w:p w:rsidR="00EB7E32" w:rsidRDefault="00EB7E32" w:rsidP="00A07FAB">
      <w:pPr>
        <w:pStyle w:val="24"/>
        <w:spacing w:after="487"/>
      </w:pPr>
      <w:r>
        <w:rPr>
          <w:rFonts w:hint="eastAsia"/>
        </w:rPr>
        <w:t xml:space="preserve">&lt;표 </w:t>
      </w:r>
      <w:r w:rsidR="00BE5AD9">
        <w:rPr>
          <w:rFonts w:hint="eastAsia"/>
        </w:rPr>
        <w:t>2</w:t>
      </w:r>
      <w:r>
        <w:rPr>
          <w:rFonts w:hint="eastAsia"/>
        </w:rPr>
        <w:t>-</w:t>
      </w:r>
      <w:r w:rsidR="00BE5AD9">
        <w:rPr>
          <w:rFonts w:hint="eastAsia"/>
        </w:rPr>
        <w:t>2</w:t>
      </w:r>
      <w:r>
        <w:rPr>
          <w:rFonts w:hint="eastAsia"/>
        </w:rPr>
        <w:t>&gt; 웹 클라이언트 실행 시 문제점 및 해결책</w:t>
      </w:r>
    </w:p>
    <w:p w:rsidR="00EB7E32" w:rsidRDefault="00EB7E32" w:rsidP="00D97571">
      <w:pPr>
        <w:rPr>
          <w:kern w:val="2"/>
        </w:rPr>
      </w:pPr>
    </w:p>
    <w:p w:rsidR="00C22531" w:rsidRDefault="00C22531" w:rsidP="00D97571">
      <w:pPr>
        <w:rPr>
          <w:kern w:val="2"/>
        </w:rPr>
      </w:pPr>
    </w:p>
    <w:p w:rsidR="005E0D38" w:rsidRDefault="005E0D38" w:rsidP="00D97571">
      <w:pPr>
        <w:rPr>
          <w:kern w:val="2"/>
        </w:rPr>
      </w:pPr>
    </w:p>
    <w:p w:rsidR="00C22531" w:rsidRDefault="00C22531" w:rsidP="00D97571">
      <w:pPr>
        <w:rPr>
          <w:kern w:val="2"/>
        </w:rPr>
      </w:pPr>
    </w:p>
    <w:p w:rsidR="00EB7E32" w:rsidRPr="00E7764D" w:rsidRDefault="00BE5AD9" w:rsidP="00D97571">
      <w:pPr>
        <w:pStyle w:val="21"/>
      </w:pPr>
      <w:bookmarkStart w:id="32" w:name="_Toc232923270"/>
      <w:r>
        <w:rPr>
          <w:rFonts w:hint="eastAsia"/>
        </w:rPr>
        <w:lastRenderedPageBreak/>
        <w:t>2.6</w:t>
      </w:r>
      <w:r w:rsidR="00EB7E32">
        <w:rPr>
          <w:rFonts w:hint="eastAsia"/>
        </w:rPr>
        <w:t xml:space="preserve"> </w:t>
      </w:r>
      <w:r w:rsidR="00EB7E32">
        <w:t xml:space="preserve">다운로드 </w:t>
      </w:r>
      <w:r w:rsidR="00EB7E32">
        <w:rPr>
          <w:rFonts w:hint="eastAsia"/>
        </w:rPr>
        <w:t>된</w:t>
      </w:r>
      <w:r w:rsidR="00EB7E32">
        <w:t xml:space="preserve"> 모든 실행파일 삭제</w:t>
      </w:r>
      <w:bookmarkEnd w:id="32"/>
      <w:r w:rsidR="009A3A21" w:rsidRPr="007323C7">
        <w:rPr>
          <w:rFonts w:eastAsia="궁서체"/>
        </w:rPr>
        <w:fldChar w:fldCharType="begin"/>
      </w:r>
      <w:r w:rsidRPr="007323C7">
        <w:rPr>
          <w:rFonts w:eastAsia="궁서체"/>
        </w:rPr>
        <w:instrText xml:space="preserve"> </w:instrText>
      </w:r>
      <w:r w:rsidRPr="007323C7">
        <w:rPr>
          <w:rFonts w:eastAsia="궁서체"/>
          <w:color w:val="0000FF"/>
        </w:rPr>
        <w:instrText>XE "</w:instrText>
      </w:r>
      <w:r w:rsidRPr="007323C7">
        <w:rPr>
          <w:rFonts w:hint="eastAsia"/>
        </w:rPr>
        <w:instrText xml:space="preserve"> </w:instrText>
      </w:r>
      <w:r>
        <w:rPr>
          <w:rFonts w:hint="eastAsia"/>
        </w:rPr>
        <w:instrText>다운로드 된 모든 실행파일 삭제</w:instrText>
      </w:r>
      <w:r w:rsidRPr="007323C7">
        <w:rPr>
          <w:rFonts w:eastAsia="궁서체"/>
          <w:color w:val="0000FF"/>
        </w:rPr>
        <w:instrText>"</w:instrText>
      </w:r>
      <w:r w:rsidR="009A3A21" w:rsidRPr="007323C7">
        <w:rPr>
          <w:rFonts w:eastAsia="궁서체"/>
        </w:rPr>
        <w:fldChar w:fldCharType="end"/>
      </w:r>
    </w:p>
    <w:p w:rsidR="00EB7E32" w:rsidRDefault="00EB7E32" w:rsidP="00D97571">
      <w:pPr>
        <w:rPr>
          <w:color w:val="auto"/>
          <w:kern w:val="2"/>
        </w:rPr>
      </w:pPr>
      <w:r>
        <w:t>웹 클라이언트</w:t>
      </w:r>
      <w:r>
        <w:rPr>
          <w:rFonts w:hint="eastAsia"/>
        </w:rPr>
        <w:t>는</w:t>
      </w:r>
      <w:r>
        <w:t xml:space="preserve"> 서버 측에 설치된 웹 클라이언트 실행파일 등의 버전을 확인한 후 버전이 바뀌었으면 다시 다운로드하여 클라이언트 컴퓨터에 보관하도록 설계되어 있다.</w:t>
      </w:r>
      <w:r w:rsidR="00BE5AD9">
        <w:rPr>
          <w:rFonts w:hint="eastAsia"/>
        </w:rPr>
        <w:t>(Silverlignt 방식은 제외)</w:t>
      </w:r>
    </w:p>
    <w:p w:rsidR="00EB7E32" w:rsidRDefault="00EB7E32" w:rsidP="00D97571">
      <w:pPr>
        <w:rPr>
          <w:kern w:val="2"/>
        </w:rPr>
      </w:pPr>
      <w:r>
        <w:rPr>
          <w:kern w:val="2"/>
        </w:rPr>
        <w:t>그러므로 이전에 다운로드 한 실행파일 등은 사용자가 지우지 않는 한 클라이언트 컴퓨터에 계속 보관된다.</w:t>
      </w:r>
      <w:r w:rsidR="00E7764D">
        <w:rPr>
          <w:rFonts w:hint="eastAsia"/>
          <w:kern w:val="2"/>
        </w:rPr>
        <w:t xml:space="preserve"> </w:t>
      </w:r>
      <w:r>
        <w:rPr>
          <w:kern w:val="2"/>
        </w:rPr>
        <w:t>클라이언트 측에 다운로드</w:t>
      </w:r>
      <w:r>
        <w:rPr>
          <w:rFonts w:hint="eastAsia"/>
          <w:kern w:val="2"/>
        </w:rPr>
        <w:t xml:space="preserve"> 된 이전</w:t>
      </w:r>
      <w:r>
        <w:rPr>
          <w:kern w:val="2"/>
        </w:rPr>
        <w:t xml:space="preserve"> 실행파일 등</w:t>
      </w:r>
      <w:r>
        <w:rPr>
          <w:rFonts w:hint="eastAsia"/>
          <w:kern w:val="2"/>
        </w:rPr>
        <w:t>은</w:t>
      </w:r>
      <w:r>
        <w:rPr>
          <w:kern w:val="2"/>
        </w:rPr>
        <w:t xml:space="preserve"> 다음과 같은 방법</w:t>
      </w:r>
      <w:r>
        <w:rPr>
          <w:rFonts w:hint="eastAsia"/>
          <w:kern w:val="2"/>
        </w:rPr>
        <w:t>으로 삭제할 수 있다.</w:t>
      </w:r>
    </w:p>
    <w:p w:rsidR="00EB7E32" w:rsidRDefault="00EB7E32" w:rsidP="00D97571">
      <w:pPr>
        <w:rPr>
          <w:kern w:val="2"/>
        </w:rPr>
      </w:pPr>
    </w:p>
    <w:p w:rsidR="00C22531" w:rsidRDefault="00C22531" w:rsidP="00D97571">
      <w:pPr>
        <w:rPr>
          <w:kern w:val="2"/>
        </w:rPr>
      </w:pPr>
    </w:p>
    <w:p w:rsidR="00C22531" w:rsidRDefault="00C22531" w:rsidP="00D97571">
      <w:pPr>
        <w:rPr>
          <w:kern w:val="2"/>
        </w:rPr>
      </w:pPr>
    </w:p>
    <w:p w:rsidR="00EB7E32" w:rsidRPr="00E7764D" w:rsidRDefault="00BE5AD9" w:rsidP="00D97571">
      <w:pPr>
        <w:pStyle w:val="31"/>
        <w:rPr>
          <w:kern w:val="2"/>
        </w:rPr>
      </w:pPr>
      <w:bookmarkStart w:id="33" w:name="_Toc232923271"/>
      <w:r>
        <w:rPr>
          <w:rFonts w:hint="eastAsia"/>
          <w:bCs/>
          <w:kern w:val="2"/>
        </w:rPr>
        <w:t>2</w:t>
      </w:r>
      <w:r w:rsidR="00EB7E32">
        <w:rPr>
          <w:rFonts w:hint="eastAsia"/>
          <w:bCs/>
          <w:kern w:val="2"/>
        </w:rPr>
        <w:t>.</w:t>
      </w:r>
      <w:r>
        <w:rPr>
          <w:rFonts w:hint="eastAsia"/>
          <w:bCs/>
          <w:kern w:val="2"/>
        </w:rPr>
        <w:t>6</w:t>
      </w:r>
      <w:r w:rsidR="00EB7E32">
        <w:rPr>
          <w:rFonts w:hint="eastAsia"/>
          <w:bCs/>
          <w:kern w:val="2"/>
        </w:rPr>
        <w:t xml:space="preserve">.1 </w:t>
      </w:r>
      <w:r w:rsidR="00EB7E32">
        <w:rPr>
          <w:kern w:val="2"/>
        </w:rPr>
        <w:t>비쥬얼 스튜디오에서 삭제</w:t>
      </w:r>
      <w:bookmarkEnd w:id="33"/>
    </w:p>
    <w:tbl>
      <w:tblPr>
        <w:tblW w:w="0" w:type="auto"/>
        <w:tblLook w:val="00BF"/>
      </w:tblPr>
      <w:tblGrid>
        <w:gridCol w:w="2847"/>
        <w:gridCol w:w="4154"/>
      </w:tblGrid>
      <w:tr w:rsidR="00E642C1" w:rsidTr="000557E5">
        <w:tc>
          <w:tcPr>
            <w:tcW w:w="2847" w:type="dxa"/>
          </w:tcPr>
          <w:p w:rsidR="00E642C1" w:rsidRDefault="00E642C1" w:rsidP="00D97571">
            <w:pPr>
              <w:rPr>
                <w:kern w:val="2"/>
              </w:rPr>
            </w:pPr>
            <w:r w:rsidRPr="00E7764D">
              <w:rPr>
                <w:rStyle w:val="-0"/>
              </w:rPr>
              <w:t>&lt;</w:t>
            </w:r>
            <w:r w:rsidRPr="00E7764D">
              <w:rPr>
                <w:rStyle w:val="-0"/>
              </w:rPr>
              <w:t>그림</w:t>
            </w:r>
            <w:r w:rsidRPr="00E7764D">
              <w:rPr>
                <w:rStyle w:val="-0"/>
              </w:rPr>
              <w:t xml:space="preserve"> </w:t>
            </w:r>
            <w:r w:rsidR="00BE5AD9">
              <w:rPr>
                <w:rStyle w:val="-0"/>
                <w:rFonts w:hint="eastAsia"/>
              </w:rPr>
              <w:t>2</w:t>
            </w:r>
            <w:r w:rsidRPr="00E7764D">
              <w:rPr>
                <w:rStyle w:val="-0"/>
                <w:rFonts w:hint="eastAsia"/>
              </w:rPr>
              <w:t>-</w:t>
            </w:r>
            <w:r w:rsidR="00BE5AD9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  <w:rFonts w:hint="eastAsia"/>
              </w:rPr>
              <w:t>0</w:t>
            </w:r>
            <w:r w:rsidRPr="00E7764D">
              <w:rPr>
                <w:rStyle w:val="-0"/>
              </w:rPr>
              <w:t>&gt;</w:t>
            </w:r>
            <w:r w:rsidRPr="000557E5">
              <w:rPr>
                <w:kern w:val="2"/>
              </w:rPr>
              <w:t xml:space="preserve">과 같은 비쥬얼 스튜디오 </w:t>
            </w:r>
            <w:r>
              <w:rPr>
                <w:rStyle w:val="af4"/>
              </w:rPr>
              <w:t>.</w:t>
            </w:r>
            <w:r w:rsidRPr="005F5DD0">
              <w:rPr>
                <w:rStyle w:val="af4"/>
              </w:rPr>
              <w:t xml:space="preserve">NET(Visual Stuido .NET 2003 </w:t>
            </w:r>
            <w:r w:rsidRPr="000557E5">
              <w:rPr>
                <w:kern w:val="2"/>
              </w:rPr>
              <w:t xml:space="preserve">등)의 </w:t>
            </w:r>
            <w:r w:rsidRPr="005F5DD0">
              <w:rPr>
                <w:rStyle w:val="af4"/>
              </w:rPr>
              <w:t>Command Prompt</w:t>
            </w:r>
            <w:r w:rsidRPr="000557E5">
              <w:rPr>
                <w:kern w:val="2"/>
              </w:rPr>
              <w:t xml:space="preserve"> 를 실행하면 </w:t>
            </w:r>
            <w:r w:rsidRPr="00E7764D">
              <w:rPr>
                <w:rStyle w:val="-0"/>
              </w:rPr>
              <w:t>&lt;</w:t>
            </w:r>
            <w:r w:rsidRPr="00E7764D">
              <w:rPr>
                <w:rStyle w:val="-0"/>
              </w:rPr>
              <w:t>그림</w:t>
            </w:r>
            <w:r w:rsidRPr="00E7764D">
              <w:rPr>
                <w:rStyle w:val="-0"/>
              </w:rPr>
              <w:t xml:space="preserve"> </w:t>
            </w:r>
            <w:r w:rsidR="00BE5AD9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  <w:rFonts w:hint="eastAsia"/>
              </w:rPr>
              <w:t>-</w:t>
            </w:r>
            <w:r w:rsidR="002A3547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</w:rPr>
              <w:t>&gt;</w:t>
            </w:r>
            <w:r w:rsidRPr="000557E5">
              <w:rPr>
                <w:rFonts w:hint="eastAsia"/>
                <w:kern w:val="2"/>
              </w:rPr>
              <w:t>과</w:t>
            </w:r>
            <w:r w:rsidRPr="000557E5">
              <w:rPr>
                <w:kern w:val="2"/>
              </w:rPr>
              <w:t xml:space="preserve"> 같은 명령입력 창이 나타난다.</w:t>
            </w:r>
            <w:r w:rsidRPr="000557E5">
              <w:rPr>
                <w:rFonts w:hint="eastAsia"/>
                <w:kern w:val="2"/>
              </w:rPr>
              <w:t xml:space="preserve"> </w:t>
            </w:r>
            <w:r w:rsidRPr="00E7764D">
              <w:rPr>
                <w:rStyle w:val="-0"/>
              </w:rPr>
              <w:t>&lt;</w:t>
            </w:r>
            <w:r w:rsidRPr="00E7764D">
              <w:rPr>
                <w:rStyle w:val="-0"/>
              </w:rPr>
              <w:t>그림</w:t>
            </w:r>
            <w:r w:rsidRPr="00E7764D">
              <w:rPr>
                <w:rStyle w:val="-0"/>
              </w:rPr>
              <w:t xml:space="preserve"> </w:t>
            </w:r>
            <w:r w:rsidR="00BE5AD9">
              <w:rPr>
                <w:rStyle w:val="-0"/>
                <w:rFonts w:hint="eastAsia"/>
              </w:rPr>
              <w:t>2</w:t>
            </w:r>
            <w:r w:rsidRPr="00E7764D">
              <w:rPr>
                <w:rStyle w:val="-0"/>
                <w:rFonts w:hint="eastAsia"/>
              </w:rPr>
              <w:t>-</w:t>
            </w:r>
            <w:r w:rsidR="00BE5AD9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</w:rPr>
              <w:t>&gt;</w:t>
            </w:r>
            <w:r w:rsidRPr="000557E5">
              <w:rPr>
                <w:kern w:val="2"/>
              </w:rPr>
              <w:t xml:space="preserve">의 명령입력 창에서 </w:t>
            </w:r>
            <w:r w:rsidRPr="00E7764D">
              <w:rPr>
                <w:rStyle w:val="af4"/>
              </w:rPr>
              <w:t>gacutil/cdl</w:t>
            </w:r>
            <w:r w:rsidRPr="000557E5">
              <w:rPr>
                <w:kern w:val="2"/>
              </w:rPr>
              <w:t xml:space="preserve"> 을  입력하면 다운로드 한 모든 실행파일 등을 지운다.</w:t>
            </w:r>
          </w:p>
          <w:p w:rsidR="005E0D38" w:rsidRDefault="005E0D38" w:rsidP="005E0D38">
            <w:pPr>
              <w:rPr>
                <w:kern w:val="2"/>
              </w:rPr>
            </w:pPr>
            <w:r w:rsidRPr="00E7764D">
              <w:rPr>
                <w:rStyle w:val="-0"/>
              </w:rPr>
              <w:t>&lt;</w:t>
            </w:r>
            <w:r w:rsidRPr="00E7764D">
              <w:rPr>
                <w:rStyle w:val="-0"/>
              </w:rPr>
              <w:t>그림</w:t>
            </w:r>
            <w:r w:rsidRPr="00E7764D">
              <w:rPr>
                <w:rStyle w:val="-0"/>
              </w:rPr>
              <w:t xml:space="preserve"> </w:t>
            </w:r>
            <w:r>
              <w:rPr>
                <w:rStyle w:val="-0"/>
                <w:rFonts w:hint="eastAsia"/>
              </w:rPr>
              <w:t>2</w:t>
            </w:r>
            <w:r w:rsidRPr="00E7764D">
              <w:rPr>
                <w:rStyle w:val="-0"/>
                <w:rFonts w:hint="eastAsia"/>
              </w:rPr>
              <w:t>-</w:t>
            </w:r>
            <w:r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  <w:rFonts w:hint="eastAsia"/>
              </w:rPr>
              <w:t>1</w:t>
            </w:r>
            <w:r w:rsidRPr="00E7764D">
              <w:rPr>
                <w:rStyle w:val="-0"/>
              </w:rPr>
              <w:t>&gt;</w:t>
            </w:r>
            <w:r>
              <w:rPr>
                <w:rFonts w:hint="eastAsia"/>
                <w:kern w:val="2"/>
              </w:rPr>
              <w:t>과</w:t>
            </w:r>
            <w:r>
              <w:rPr>
                <w:kern w:val="2"/>
              </w:rPr>
              <w:t xml:space="preserve"> 같은 명령입력 창은 </w:t>
            </w:r>
            <w:r w:rsidRPr="00E7764D">
              <w:rPr>
                <w:rStyle w:val="af4"/>
              </w:rPr>
              <w:t>.NET Framework</w:t>
            </w:r>
            <w:r>
              <w:rPr>
                <w:kern w:val="2"/>
              </w:rPr>
              <w:t xml:space="preserve"> 만을 설치하면 사용할 수 없다.</w:t>
            </w:r>
            <w:r>
              <w:rPr>
                <w:rFonts w:hint="eastAsia"/>
                <w:kern w:val="2"/>
              </w:rPr>
              <w:t xml:space="preserve"> </w:t>
            </w:r>
          </w:p>
          <w:p w:rsidR="005E0D38" w:rsidRPr="005E0D38" w:rsidRDefault="005E0D38" w:rsidP="00D97571">
            <w:pPr>
              <w:rPr>
                <w:rStyle w:val="-0"/>
                <w:rFonts w:eastAsia="HY신명조"/>
                <w:b w:val="0"/>
                <w:kern w:val="2"/>
              </w:rPr>
            </w:pPr>
            <w:r>
              <w:rPr>
                <w:kern w:val="2"/>
              </w:rPr>
              <w:t>또한 다운로드 한 실행파일의 삭제는 웹 클라이언트 프로그램 등이 종료되었을 때만 가능하다.</w:t>
            </w:r>
          </w:p>
        </w:tc>
        <w:tc>
          <w:tcPr>
            <w:tcW w:w="4154" w:type="dxa"/>
          </w:tcPr>
          <w:p w:rsidR="00E642C1" w:rsidRPr="000557E5" w:rsidRDefault="00BE0D8D" w:rsidP="00D97571">
            <w:pPr>
              <w:pStyle w:val="0"/>
              <w:rPr>
                <w:kern w:val="2"/>
              </w:rPr>
            </w:pPr>
            <w:r>
              <w:rPr>
                <w:kern w:val="2"/>
              </w:rPr>
              <w:drawing>
                <wp:inline distT="0" distB="0" distL="0" distR="0">
                  <wp:extent cx="1901825" cy="1060450"/>
                  <wp:effectExtent l="19050" t="0" r="3175" b="0"/>
                  <wp:docPr id="60" name="그림 60" descr="11-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11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42C1" w:rsidRPr="000557E5" w:rsidRDefault="00E642C1" w:rsidP="00D97571">
            <w:pPr>
              <w:pStyle w:val="00"/>
              <w:rPr>
                <w:rStyle w:val="-0"/>
                <w:b w:val="0"/>
                <w:sz w:val="15"/>
                <w:szCs w:val="15"/>
              </w:rPr>
            </w:pPr>
            <w:r>
              <w:t xml:space="preserve">&lt;그림 </w:t>
            </w:r>
            <w:r w:rsidR="00BE5AD9">
              <w:rPr>
                <w:rFonts w:hint="eastAsia"/>
              </w:rPr>
              <w:t>2</w:t>
            </w:r>
            <w:r>
              <w:rPr>
                <w:rFonts w:hint="eastAsia"/>
              </w:rPr>
              <w:t>-</w:t>
            </w:r>
            <w:r w:rsidR="00BE5AD9">
              <w:rPr>
                <w:rFonts w:hint="eastAsia"/>
              </w:rPr>
              <w:t>1</w:t>
            </w:r>
            <w:r>
              <w:rPr>
                <w:rFonts w:hint="eastAsia"/>
              </w:rPr>
              <w:t>0</w:t>
            </w:r>
            <w:r>
              <w:t>&gt; 시작 프로그램에서 비쥬얼</w:t>
            </w:r>
            <w:r>
              <w:rPr>
                <w:rFonts w:hint="eastAsia"/>
              </w:rPr>
              <w:br/>
            </w:r>
            <w:r>
              <w:t>스튜디오 2003 Command Prompt를 선택한 예</w:t>
            </w:r>
          </w:p>
        </w:tc>
      </w:tr>
    </w:tbl>
    <w:p w:rsidR="00EB7E32" w:rsidRDefault="00BE0D8D" w:rsidP="00D97571">
      <w:pPr>
        <w:pStyle w:val="29"/>
        <w:spacing w:before="189"/>
      </w:pPr>
      <w:r>
        <w:drawing>
          <wp:inline distT="0" distB="0" distL="0" distR="0">
            <wp:extent cx="4323080" cy="1689735"/>
            <wp:effectExtent l="19050" t="0" r="1270" b="0"/>
            <wp:docPr id="61" name="그림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080" cy="1689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 w:rsidR="00BE5AD9">
        <w:rPr>
          <w:rFonts w:hint="eastAsia"/>
        </w:rPr>
        <w:t>2</w:t>
      </w:r>
      <w:r>
        <w:rPr>
          <w:rFonts w:hint="eastAsia"/>
        </w:rPr>
        <w:t>-</w:t>
      </w:r>
      <w:r w:rsidR="00BE5AD9">
        <w:rPr>
          <w:rFonts w:hint="eastAsia"/>
        </w:rPr>
        <w:t>1</w:t>
      </w:r>
      <w:r>
        <w:rPr>
          <w:rFonts w:hint="eastAsia"/>
        </w:rPr>
        <w:t>1</w:t>
      </w:r>
      <w:r>
        <w:t>&gt; 비쥬얼 스튜디오 2003 명령입력 창의 예</w:t>
      </w:r>
    </w:p>
    <w:p w:rsidR="00EB7E32" w:rsidRDefault="00BE5AD9" w:rsidP="00D97571">
      <w:pPr>
        <w:pStyle w:val="31"/>
        <w:rPr>
          <w:kern w:val="2"/>
        </w:rPr>
      </w:pPr>
      <w:bookmarkStart w:id="34" w:name="_Toc232923272"/>
      <w:r>
        <w:rPr>
          <w:rFonts w:hint="eastAsia"/>
          <w:bCs/>
          <w:kern w:val="2"/>
        </w:rPr>
        <w:lastRenderedPageBreak/>
        <w:t>2</w:t>
      </w:r>
      <w:r w:rsidR="00EB7E32">
        <w:rPr>
          <w:rFonts w:hint="eastAsia"/>
          <w:bCs/>
          <w:kern w:val="2"/>
        </w:rPr>
        <w:t>.</w:t>
      </w:r>
      <w:r>
        <w:rPr>
          <w:rFonts w:hint="eastAsia"/>
          <w:bCs/>
          <w:kern w:val="2"/>
        </w:rPr>
        <w:t>6</w:t>
      </w:r>
      <w:r w:rsidR="00EB7E32">
        <w:rPr>
          <w:rFonts w:hint="eastAsia"/>
          <w:bCs/>
          <w:kern w:val="2"/>
        </w:rPr>
        <w:t xml:space="preserve">.2 </w:t>
      </w:r>
      <w:r w:rsidR="00EB7E32">
        <w:rPr>
          <w:kern w:val="2"/>
        </w:rPr>
        <w:t>보관 디렉토리를 직접 삭제</w:t>
      </w:r>
      <w:bookmarkEnd w:id="34"/>
    </w:p>
    <w:p w:rsidR="005E0D38" w:rsidRDefault="00EB7E32" w:rsidP="005E0D38">
      <w:pPr>
        <w:jc w:val="left"/>
      </w:pPr>
      <w:r>
        <w:t>웹 클라이언트 시스템에서 다운로드 한 실행파일 등은 보통</w:t>
      </w:r>
    </w:p>
    <w:p w:rsidR="00EB7E32" w:rsidRDefault="00EB7E32" w:rsidP="005E0D38">
      <w:pPr>
        <w:jc w:val="left"/>
        <w:rPr>
          <w:kern w:val="2"/>
        </w:rPr>
      </w:pPr>
      <w:r w:rsidRPr="009C6EC3">
        <w:rPr>
          <w:rStyle w:val="af4"/>
        </w:rPr>
        <w:t>‘C:\Documents and Settings\사용자이름\Local Settings\Application Data\assembly’</w:t>
      </w:r>
      <w:r>
        <w:t xml:space="preserve"> 디렉토리에 보관하므로 이 디렉토리를 삭제한다.</w:t>
      </w:r>
      <w:r>
        <w:rPr>
          <w:kern w:val="2"/>
        </w:rPr>
        <w:t>(사용자 이름 : 윈도우 사용자이름)</w:t>
      </w:r>
    </w:p>
    <w:p w:rsidR="00C22531" w:rsidRDefault="00C22531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  <w:rPr>
          <w:kern w:val="2"/>
        </w:rPr>
      </w:pPr>
      <w:r>
        <w:rPr>
          <w:kern w:val="2"/>
        </w:rPr>
        <w:br w:type="page"/>
      </w:r>
    </w:p>
    <w:p w:rsidR="009C6EC3" w:rsidRDefault="009C6EC3" w:rsidP="00C22531">
      <w:pPr>
        <w:pStyle w:val="af1"/>
        <w:spacing w:after="677"/>
        <w:rPr>
          <w:kern w:val="2"/>
        </w:rPr>
      </w:pPr>
    </w:p>
    <w:p w:rsidR="00C22531" w:rsidRDefault="00C22531" w:rsidP="00C22531">
      <w:pPr>
        <w:pStyle w:val="af1"/>
        <w:spacing w:after="677"/>
        <w:rPr>
          <w:kern w:val="2"/>
        </w:rPr>
      </w:pPr>
    </w:p>
    <w:p w:rsidR="00C22531" w:rsidRDefault="00C22531" w:rsidP="00C22531">
      <w:pPr>
        <w:pStyle w:val="af1"/>
        <w:spacing w:after="677"/>
        <w:rPr>
          <w:kern w:val="2"/>
        </w:rPr>
      </w:pPr>
    </w:p>
    <w:p w:rsidR="00C22531" w:rsidRDefault="00C22531" w:rsidP="00C22531">
      <w:pPr>
        <w:pStyle w:val="af1"/>
        <w:spacing w:after="677"/>
        <w:rPr>
          <w:kern w:val="2"/>
        </w:rPr>
      </w:pPr>
    </w:p>
    <w:p w:rsidR="00C22531" w:rsidRDefault="00C22531" w:rsidP="00C22531">
      <w:pPr>
        <w:pStyle w:val="af1"/>
        <w:spacing w:after="677"/>
        <w:rPr>
          <w:kern w:val="2"/>
        </w:rPr>
      </w:pPr>
    </w:p>
    <w:p w:rsidR="00C22531" w:rsidRDefault="00C22531" w:rsidP="00C22531">
      <w:pPr>
        <w:pStyle w:val="af1"/>
        <w:spacing w:after="677"/>
        <w:rPr>
          <w:kern w:val="2"/>
        </w:rPr>
      </w:pPr>
      <w:r>
        <w:rPr>
          <w:rFonts w:hint="eastAsia"/>
          <w:kern w:val="2"/>
        </w:rPr>
        <w:t>&lt; 이 면은 비워두었음 &gt;</w:t>
      </w:r>
    </w:p>
    <w:p w:rsidR="005E0D38" w:rsidRDefault="005E0D38">
      <w:pPr>
        <w:widowControl/>
        <w:wordWrap/>
        <w:autoSpaceDE/>
        <w:autoSpaceDN/>
        <w:adjustRightInd/>
        <w:snapToGrid/>
        <w:spacing w:line="240" w:lineRule="auto"/>
        <w:jc w:val="left"/>
        <w:textAlignment w:val="auto"/>
      </w:pPr>
      <w:r>
        <w:br w:type="page"/>
      </w:r>
    </w:p>
    <w:p w:rsidR="005E0D38" w:rsidRDefault="005E0D38" w:rsidP="005E0D38">
      <w:pPr>
        <w:pStyle w:val="af1"/>
        <w:spacing w:after="677"/>
        <w:rPr>
          <w:kern w:val="2"/>
        </w:rPr>
      </w:pPr>
    </w:p>
    <w:p w:rsidR="005E0D38" w:rsidRDefault="005E0D38" w:rsidP="005E0D38">
      <w:pPr>
        <w:pStyle w:val="af1"/>
        <w:spacing w:after="677"/>
        <w:rPr>
          <w:kern w:val="2"/>
        </w:rPr>
      </w:pPr>
    </w:p>
    <w:p w:rsidR="005E0D38" w:rsidRDefault="005E0D38" w:rsidP="005E0D38">
      <w:pPr>
        <w:pStyle w:val="af1"/>
        <w:spacing w:after="677"/>
        <w:rPr>
          <w:kern w:val="2"/>
        </w:rPr>
      </w:pPr>
    </w:p>
    <w:p w:rsidR="005E0D38" w:rsidRDefault="005E0D38" w:rsidP="005E0D38">
      <w:pPr>
        <w:pStyle w:val="af1"/>
        <w:spacing w:after="677"/>
        <w:rPr>
          <w:kern w:val="2"/>
        </w:rPr>
      </w:pPr>
    </w:p>
    <w:p w:rsidR="005E0D38" w:rsidRDefault="005E0D38" w:rsidP="005E0D38">
      <w:pPr>
        <w:pStyle w:val="af1"/>
        <w:spacing w:after="677"/>
        <w:rPr>
          <w:kern w:val="2"/>
        </w:rPr>
      </w:pPr>
    </w:p>
    <w:p w:rsidR="00C22531" w:rsidRDefault="005E0D38" w:rsidP="005E0D38">
      <w:pPr>
        <w:pStyle w:val="af1"/>
        <w:spacing w:after="677"/>
      </w:pPr>
      <w:r>
        <w:rPr>
          <w:rFonts w:hint="eastAsia"/>
          <w:kern w:val="2"/>
        </w:rPr>
        <w:t>&lt; 이 면은 비워두었음 &gt;</w:t>
      </w:r>
    </w:p>
    <w:p w:rsidR="005E0D38" w:rsidRDefault="005E0D38" w:rsidP="00C22531">
      <w:pPr>
        <w:pStyle w:val="af"/>
        <w:sectPr w:rsidR="005E0D38" w:rsidSect="005B38BC">
          <w:headerReference w:type="default" r:id="rId76"/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</w:p>
    <w:p w:rsidR="00C22531" w:rsidRPr="00C22531" w:rsidRDefault="00C22531" w:rsidP="00C22531">
      <w:pPr>
        <w:pStyle w:val="af"/>
      </w:pPr>
    </w:p>
    <w:p w:rsidR="00C22531" w:rsidRDefault="00C22531" w:rsidP="00D97571">
      <w:pPr>
        <w:rPr>
          <w:kern w:val="2"/>
        </w:rPr>
        <w:sectPr w:rsidR="00C22531" w:rsidSect="005B38BC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</w:p>
    <w:p w:rsidR="00C22531" w:rsidRDefault="00C22531" w:rsidP="00D97571">
      <w:pPr>
        <w:rPr>
          <w:kern w:val="2"/>
        </w:rPr>
      </w:pPr>
    </w:p>
    <w:p w:rsidR="00EB7E32" w:rsidRDefault="00BE5AD9" w:rsidP="00C22531">
      <w:pPr>
        <w:pStyle w:val="1"/>
        <w:pageBreakBefore/>
        <w:spacing w:before="542" w:after="271"/>
        <w:rPr>
          <w:kern w:val="2"/>
        </w:rPr>
      </w:pPr>
      <w:bookmarkStart w:id="35" w:name="_Toc232923273"/>
      <w:r>
        <w:rPr>
          <w:rFonts w:hint="eastAsia"/>
          <w:kern w:val="2"/>
        </w:rPr>
        <w:lastRenderedPageBreak/>
        <w:t>3장</w:t>
      </w:r>
      <w:r w:rsidR="00EB7E32">
        <w:rPr>
          <w:rFonts w:hint="eastAsia"/>
          <w:kern w:val="2"/>
        </w:rPr>
        <w:t xml:space="preserve"> 웹 서버 설치 형식</w:t>
      </w:r>
      <w:bookmarkEnd w:id="35"/>
      <w:r w:rsidR="009A3A21" w:rsidRPr="007323C7">
        <w:rPr>
          <w:rFonts w:eastAsia="궁서체"/>
        </w:rPr>
        <w:fldChar w:fldCharType="begin"/>
      </w:r>
      <w:r w:rsidRPr="007323C7">
        <w:rPr>
          <w:rFonts w:eastAsia="궁서체"/>
        </w:rPr>
        <w:instrText xml:space="preserve"> </w:instrText>
      </w:r>
      <w:r w:rsidRPr="007323C7">
        <w:rPr>
          <w:rFonts w:eastAsia="궁서체"/>
          <w:color w:val="0000FF"/>
        </w:rPr>
        <w:instrText>XE "</w:instrText>
      </w:r>
      <w:r w:rsidRPr="007323C7">
        <w:rPr>
          <w:rFonts w:hint="eastAsia"/>
        </w:rPr>
        <w:instrText xml:space="preserve"> </w:instrText>
      </w:r>
      <w:r>
        <w:rPr>
          <w:rFonts w:hint="eastAsia"/>
        </w:rPr>
        <w:instrText>웹 서버 설치 형식</w:instrText>
      </w:r>
      <w:r w:rsidRPr="007323C7">
        <w:rPr>
          <w:rFonts w:eastAsia="궁서체"/>
          <w:color w:val="0000FF"/>
        </w:rPr>
        <w:instrText>"</w:instrText>
      </w:r>
      <w:r w:rsidR="009A3A21" w:rsidRPr="007323C7">
        <w:rPr>
          <w:rFonts w:eastAsia="궁서체"/>
        </w:rPr>
        <w:fldChar w:fldCharType="end"/>
      </w:r>
    </w:p>
    <w:p w:rsidR="00EB7E32" w:rsidRDefault="00EB7E32" w:rsidP="00D97571">
      <w:pPr>
        <w:rPr>
          <w:kern w:val="2"/>
        </w:rPr>
      </w:pPr>
      <w:r>
        <w:rPr>
          <w:rFonts w:hint="eastAsia"/>
          <w:kern w:val="2"/>
        </w:rPr>
        <w:t xml:space="preserve">웹 서버는 하나의 시스템에 </w:t>
      </w:r>
      <w:r w:rsidR="00881AE7">
        <w:rPr>
          <w:rFonts w:hint="eastAsia"/>
          <w:kern w:val="2"/>
        </w:rPr>
        <w:t>웹서버와 로컬서버</w:t>
      </w:r>
      <w:r>
        <w:rPr>
          <w:rFonts w:hint="eastAsia"/>
          <w:kern w:val="2"/>
        </w:rPr>
        <w:t xml:space="preserve">를 설치하는 형식과 </w:t>
      </w:r>
      <w:r w:rsidR="00881AE7">
        <w:rPr>
          <w:rFonts w:hint="eastAsia"/>
          <w:kern w:val="2"/>
        </w:rPr>
        <w:t>웹서버와 로컬서버</w:t>
      </w:r>
      <w:r>
        <w:rPr>
          <w:rFonts w:hint="eastAsia"/>
          <w:kern w:val="2"/>
        </w:rPr>
        <w:t>를 서로 다른 시스템에 설치하는 형식으로 구분할 수 있다.</w:t>
      </w:r>
    </w:p>
    <w:p w:rsidR="00EB7E32" w:rsidRDefault="00EB7E32" w:rsidP="00D97571">
      <w:pPr>
        <w:rPr>
          <w:kern w:val="2"/>
        </w:rPr>
      </w:pPr>
    </w:p>
    <w:p w:rsidR="00776AF6" w:rsidRDefault="00776AF6" w:rsidP="000977F3">
      <w:pPr>
        <w:pStyle w:val="ad"/>
        <w:rPr>
          <w:kern w:val="2"/>
        </w:rPr>
      </w:pPr>
    </w:p>
    <w:p w:rsidR="00EB7E32" w:rsidRDefault="00EB7E32" w:rsidP="00D97571">
      <w:pPr>
        <w:rPr>
          <w:kern w:val="2"/>
        </w:rPr>
      </w:pPr>
    </w:p>
    <w:p w:rsidR="00EB7E32" w:rsidRDefault="00BE5AD9" w:rsidP="00D97571">
      <w:pPr>
        <w:pStyle w:val="21"/>
        <w:rPr>
          <w:kern w:val="2"/>
        </w:rPr>
      </w:pPr>
      <w:bookmarkStart w:id="36" w:name="_Toc232923274"/>
      <w:r>
        <w:rPr>
          <w:rFonts w:hint="eastAsia"/>
          <w:kern w:val="2"/>
        </w:rPr>
        <w:t>3</w:t>
      </w:r>
      <w:r w:rsidR="00EB7E32">
        <w:rPr>
          <w:rFonts w:hint="eastAsia"/>
          <w:kern w:val="2"/>
        </w:rPr>
        <w:t xml:space="preserve">.1 하나의 시스템에 </w:t>
      </w:r>
      <w:r w:rsidR="00881AE7">
        <w:rPr>
          <w:rFonts w:hint="eastAsia"/>
          <w:kern w:val="2"/>
        </w:rPr>
        <w:t>웹</w:t>
      </w:r>
      <w:r w:rsidR="00EB7E32">
        <w:rPr>
          <w:rFonts w:hint="eastAsia"/>
          <w:kern w:val="2"/>
        </w:rPr>
        <w:t>서버/</w:t>
      </w:r>
      <w:r w:rsidR="00881AE7">
        <w:rPr>
          <w:rFonts w:hint="eastAsia"/>
          <w:kern w:val="2"/>
        </w:rPr>
        <w:t>로컬서버</w:t>
      </w:r>
      <w:r w:rsidR="00EB7E32">
        <w:rPr>
          <w:rFonts w:hint="eastAsia"/>
          <w:kern w:val="2"/>
        </w:rPr>
        <w:t>를 설치</w:t>
      </w:r>
      <w:bookmarkEnd w:id="36"/>
      <w:r w:rsidR="009A3A21" w:rsidRPr="00BE5AD9">
        <w:rPr>
          <w:rFonts w:eastAsia="궁서체"/>
        </w:rPr>
        <w:fldChar w:fldCharType="begin"/>
      </w:r>
      <w:r w:rsidRPr="00BE5AD9">
        <w:rPr>
          <w:rFonts w:eastAsia="궁서체"/>
        </w:rPr>
        <w:instrText xml:space="preserve"> </w:instrText>
      </w:r>
      <w:r w:rsidRPr="00BE5AD9">
        <w:rPr>
          <w:rFonts w:eastAsia="궁서체"/>
          <w:color w:val="0000FF"/>
        </w:rPr>
        <w:instrText>XE "</w:instrText>
      </w:r>
      <w:r w:rsidRPr="00BE5AD9">
        <w:rPr>
          <w:rFonts w:hint="eastAsia"/>
        </w:rPr>
        <w:instrText xml:space="preserve"> 하나의 시스템에 </w:instrText>
      </w:r>
      <w:r w:rsidR="00881AE7">
        <w:rPr>
          <w:rFonts w:hint="eastAsia"/>
        </w:rPr>
        <w:instrText>웹</w:instrText>
      </w:r>
      <w:r w:rsidRPr="00BE5AD9">
        <w:rPr>
          <w:rFonts w:hint="eastAsia"/>
        </w:rPr>
        <w:instrText>서버/</w:instrText>
      </w:r>
      <w:r w:rsidR="00881AE7">
        <w:rPr>
          <w:rFonts w:hint="eastAsia"/>
        </w:rPr>
        <w:instrText>로컬서버</w:instrText>
      </w:r>
      <w:r w:rsidR="00841D87">
        <w:rPr>
          <w:rFonts w:hint="eastAsia"/>
        </w:rPr>
        <w:instrText>를</w:instrText>
      </w:r>
      <w:r w:rsidRPr="00BE5AD9">
        <w:rPr>
          <w:rFonts w:hint="eastAsia"/>
        </w:rPr>
        <w:instrText xml:space="preserve"> 설치</w:instrText>
      </w:r>
      <w:r w:rsidRPr="00BE5AD9">
        <w:rPr>
          <w:rFonts w:eastAsia="궁서체"/>
          <w:color w:val="0000FF"/>
        </w:rPr>
        <w:instrText>"</w:instrText>
      </w:r>
      <w:r w:rsidR="009A3A21" w:rsidRPr="00BE5AD9">
        <w:rPr>
          <w:rFonts w:eastAsia="궁서체"/>
        </w:rPr>
        <w:fldChar w:fldCharType="end"/>
      </w:r>
    </w:p>
    <w:p w:rsidR="00EB7E32" w:rsidRDefault="00EB7E32" w:rsidP="00D97571">
      <w:r w:rsidRPr="009C6EC3">
        <w:rPr>
          <w:rStyle w:val="-0"/>
        </w:rPr>
        <w:t>&lt;</w:t>
      </w:r>
      <w:r w:rsidRPr="009C6EC3">
        <w:rPr>
          <w:rStyle w:val="-0"/>
        </w:rPr>
        <w:t>그림</w:t>
      </w:r>
      <w:r w:rsidRPr="009C6EC3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9C6EC3"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1</w:t>
      </w:r>
      <w:r w:rsidRPr="009C6EC3">
        <w:rPr>
          <w:rStyle w:val="-0"/>
        </w:rPr>
        <w:t>&gt;</w:t>
      </w:r>
      <w:r>
        <w:rPr>
          <w:rFonts w:hint="eastAsia"/>
        </w:rPr>
        <w:t>의 구성도와 같이</w:t>
      </w:r>
      <w:r>
        <w:t xml:space="preserve"> 웹 서버와 로컬 서버</w:t>
      </w:r>
      <w:r w:rsidR="00562849">
        <w:rPr>
          <w:rFonts w:hint="eastAsia"/>
        </w:rPr>
        <w:t>를</w:t>
      </w:r>
      <w:r>
        <w:t xml:space="preserve"> 하나의 </w:t>
      </w:r>
      <w:r>
        <w:rPr>
          <w:rFonts w:hint="eastAsia"/>
        </w:rPr>
        <w:t>시스템</w:t>
      </w:r>
      <w:r>
        <w:t>에 설치하여 인터넷/인트라넷을 통하여 감시/제어를 할 수 있다.</w:t>
      </w:r>
      <w:r w:rsidR="009C6EC3">
        <w:rPr>
          <w:rFonts w:hint="eastAsia"/>
        </w:rPr>
        <w:t xml:space="preserve"> </w:t>
      </w:r>
      <w:r w:rsidRPr="009C6EC3">
        <w:rPr>
          <w:rStyle w:val="-0"/>
        </w:rPr>
        <w:t>&lt;</w:t>
      </w:r>
      <w:r w:rsidRPr="009C6EC3">
        <w:rPr>
          <w:rStyle w:val="-0"/>
        </w:rPr>
        <w:t>그림</w:t>
      </w:r>
      <w:r w:rsidRPr="009C6EC3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9C6EC3"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1</w:t>
      </w:r>
      <w:r w:rsidRPr="009C6EC3">
        <w:rPr>
          <w:rStyle w:val="-0"/>
        </w:rPr>
        <w:t>&gt;</w:t>
      </w:r>
      <w:r>
        <w:rPr>
          <w:rFonts w:hint="eastAsia"/>
        </w:rPr>
        <w:t>의 구성도와 같은 경우에는</w:t>
      </w:r>
      <w:r>
        <w:t xml:space="preserve"> </w:t>
      </w:r>
      <w:r w:rsidRPr="009C6EC3">
        <w:rPr>
          <w:rStyle w:val="-0"/>
        </w:rPr>
        <w:t>&lt;</w:t>
      </w:r>
      <w:r w:rsidRPr="009C6EC3">
        <w:rPr>
          <w:rStyle w:val="-0"/>
        </w:rPr>
        <w:t>그림</w:t>
      </w:r>
      <w:r w:rsidRPr="009C6EC3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9C6EC3"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2</w:t>
      </w:r>
      <w:r w:rsidRPr="009C6EC3">
        <w:rPr>
          <w:rStyle w:val="-0"/>
        </w:rPr>
        <w:t>&gt;</w:t>
      </w:r>
      <w:r w:rsidR="00BE5AD9">
        <w:rPr>
          <w:rFonts w:hint="eastAsia"/>
        </w:rPr>
        <w:t>와</w:t>
      </w:r>
      <w:r>
        <w:t xml:space="preserve"> 같은 프로그램들이 실행되어 웹</w:t>
      </w:r>
      <w:r>
        <w:rPr>
          <w:rFonts w:hint="eastAsia"/>
        </w:rPr>
        <w:t xml:space="preserve"> 서버/</w:t>
      </w:r>
      <w:r>
        <w:t>클라이언트</w:t>
      </w:r>
      <w:r>
        <w:rPr>
          <w:rFonts w:hint="eastAsia"/>
        </w:rPr>
        <w:t xml:space="preserve"> 시스템이 된다.</w:t>
      </w:r>
    </w:p>
    <w:p w:rsidR="00EB7E32" w:rsidRPr="00BE5AD9" w:rsidRDefault="00EB7E32" w:rsidP="000977F3">
      <w:pPr>
        <w:pStyle w:val="ad"/>
      </w:pPr>
    </w:p>
    <w:p w:rsidR="00EB7E32" w:rsidRDefault="00EB7E32" w:rsidP="00D97571">
      <w:pPr>
        <w:pStyle w:val="af6"/>
        <w:rPr>
          <w:color w:val="auto"/>
          <w:kern w:val="2"/>
          <w:szCs w:val="24"/>
        </w:rPr>
      </w:pPr>
      <w:r>
        <w:rPr>
          <w:rFonts w:hint="eastAsia"/>
          <w:b/>
          <w:bCs/>
        </w:rPr>
        <w:t>주의)</w:t>
      </w:r>
      <w:r>
        <w:rPr>
          <w:rFonts w:hint="eastAsia"/>
        </w:rPr>
        <w:t xml:space="preserve"> 웹 서버/클라이언트 시스템에서 </w:t>
      </w:r>
      <w:r>
        <w:t>로컬 서버</w:t>
      </w:r>
      <w:r>
        <w:rPr>
          <w:rFonts w:hint="eastAsia"/>
        </w:rPr>
        <w:t>의</w:t>
      </w:r>
      <w:r>
        <w:t xml:space="preserve"> 실행/감시/통신 프로그램 등</w:t>
      </w:r>
      <w:r>
        <w:rPr>
          <w:rFonts w:hint="eastAsia"/>
        </w:rPr>
        <w:t>이</w:t>
      </w:r>
      <w:r>
        <w:t xml:space="preserve"> 실행되어 있어야 </w:t>
      </w:r>
      <w:r>
        <w:rPr>
          <w:rFonts w:hint="eastAsia"/>
        </w:rPr>
        <w:t>정상적인 감시/제어를 할 수 있다.</w:t>
      </w:r>
    </w:p>
    <w:p w:rsidR="00EB7E32" w:rsidRDefault="00EB7E32" w:rsidP="000977F3">
      <w:pPr>
        <w:pStyle w:val="af0"/>
        <w:rPr>
          <w:kern w:val="2"/>
        </w:rPr>
      </w:pPr>
      <w:r>
        <w:rPr>
          <w:kern w:val="2"/>
        </w:rPr>
        <w:t> </w:t>
      </w:r>
      <w:r w:rsidR="00DA1675">
        <w:rPr>
          <w:kern w:val="2"/>
        </w:rPr>
        <w:drawing>
          <wp:inline distT="0" distB="0" distL="0" distR="0">
            <wp:extent cx="3212592" cy="1722120"/>
            <wp:effectExtent l="19050" t="19050" r="25908" b="11430"/>
            <wp:docPr id="66" name="그림 65" descr="003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-001.jp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212592" cy="172212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7E32" w:rsidRDefault="00EB7E32" w:rsidP="000977F3">
      <w:pPr>
        <w:pStyle w:val="0pt"/>
      </w:pPr>
      <w:r>
        <w:t xml:space="preserve">&lt;그림 </w:t>
      </w:r>
      <w:r w:rsidR="00BE5AD9">
        <w:rPr>
          <w:rFonts w:hint="eastAsia"/>
        </w:rPr>
        <w:t>3</w:t>
      </w:r>
      <w:r>
        <w:rPr>
          <w:rFonts w:hint="eastAsia"/>
        </w:rPr>
        <w:t>-</w:t>
      </w:r>
      <w:r w:rsidR="00BE5AD9">
        <w:rPr>
          <w:rFonts w:hint="eastAsia"/>
        </w:rPr>
        <w:t>1</w:t>
      </w:r>
      <w:r>
        <w:t xml:space="preserve">&gt; 웹 서버와 로컬 서버가 </w:t>
      </w:r>
      <w:r>
        <w:rPr>
          <w:rFonts w:hint="eastAsia"/>
        </w:rPr>
        <w:t>하나의</w:t>
      </w:r>
      <w:r>
        <w:t xml:space="preserve"> </w:t>
      </w:r>
      <w:r>
        <w:rPr>
          <w:rFonts w:hint="eastAsia"/>
        </w:rPr>
        <w:t>시스템</w:t>
      </w:r>
      <w:r>
        <w:t>에 설치</w:t>
      </w:r>
      <w:r>
        <w:rPr>
          <w:rFonts w:hint="eastAsia"/>
        </w:rPr>
        <w:t>된</w:t>
      </w:r>
      <w:r>
        <w:t xml:space="preserve"> 경우의 시스템 구성도</w:t>
      </w:r>
    </w:p>
    <w:p w:rsidR="00EB7E32" w:rsidRDefault="00EB7E32" w:rsidP="000977F3">
      <w:pPr>
        <w:pStyle w:val="af0"/>
        <w:rPr>
          <w:kern w:val="2"/>
        </w:rPr>
      </w:pPr>
      <w:r>
        <w:t> </w:t>
      </w:r>
      <w:r w:rsidR="000977F3" w:rsidRPr="000977F3">
        <w:drawing>
          <wp:inline distT="0" distB="0" distL="0" distR="0">
            <wp:extent cx="4009445" cy="1707957"/>
            <wp:effectExtent l="19050" t="19050" r="10105" b="25593"/>
            <wp:docPr id="39" name="그림 38" descr="003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-002.png"/>
                    <pic:cNvPicPr/>
                  </pic:nvPicPr>
                  <pic:blipFill>
                    <a:blip r:embed="rId78"/>
                    <a:srcRect l="3242" t="2908" r="3764" b="2501"/>
                    <a:stretch>
                      <a:fillRect/>
                    </a:stretch>
                  </pic:blipFill>
                  <pic:spPr>
                    <a:xfrm>
                      <a:off x="0" y="0"/>
                      <a:ext cx="4009445" cy="1707957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7E32" w:rsidRDefault="00EB7E32" w:rsidP="00776AF6">
      <w:pPr>
        <w:pStyle w:val="0pt"/>
      </w:pPr>
      <w:r>
        <w:t xml:space="preserve">&lt;그림 </w:t>
      </w:r>
      <w:r w:rsidR="00BE5AD9">
        <w:rPr>
          <w:rFonts w:hint="eastAsia"/>
        </w:rPr>
        <w:t>3</w:t>
      </w:r>
      <w:r>
        <w:rPr>
          <w:rFonts w:hint="eastAsia"/>
        </w:rPr>
        <w:t>-</w:t>
      </w:r>
      <w:r w:rsidR="00BE5AD9">
        <w:rPr>
          <w:rFonts w:hint="eastAsia"/>
        </w:rPr>
        <w:t>2</w:t>
      </w:r>
      <w:r>
        <w:t xml:space="preserve">&gt; 웹 서버와 로컬 서버가 </w:t>
      </w:r>
      <w:r>
        <w:rPr>
          <w:rFonts w:hint="eastAsia"/>
        </w:rPr>
        <w:t>하나의</w:t>
      </w:r>
      <w:r>
        <w:t xml:space="preserve"> </w:t>
      </w:r>
      <w:r>
        <w:rPr>
          <w:rFonts w:hint="eastAsia"/>
        </w:rPr>
        <w:t>시스템</w:t>
      </w:r>
      <w:r>
        <w:t>에 설치</w:t>
      </w:r>
      <w:r>
        <w:rPr>
          <w:rFonts w:hint="eastAsia"/>
        </w:rPr>
        <w:t>된</w:t>
      </w:r>
      <w:r>
        <w:t xml:space="preserve"> 경우</w:t>
      </w:r>
      <w:r>
        <w:rPr>
          <w:rFonts w:hint="eastAsia"/>
        </w:rPr>
        <w:t>의</w:t>
      </w:r>
      <w:r>
        <w:t xml:space="preserve"> 프로그램 흐름도</w:t>
      </w:r>
    </w:p>
    <w:p w:rsidR="00EB7E32" w:rsidRDefault="00BE5AD9" w:rsidP="00D97571">
      <w:pPr>
        <w:pStyle w:val="21"/>
        <w:rPr>
          <w:kern w:val="2"/>
        </w:rPr>
      </w:pPr>
      <w:bookmarkStart w:id="37" w:name="_Toc232923275"/>
      <w:r>
        <w:rPr>
          <w:rFonts w:hint="eastAsia"/>
          <w:kern w:val="2"/>
        </w:rPr>
        <w:lastRenderedPageBreak/>
        <w:t>3</w:t>
      </w:r>
      <w:r w:rsidR="00EB7E32">
        <w:rPr>
          <w:rFonts w:hint="eastAsia"/>
          <w:kern w:val="2"/>
        </w:rPr>
        <w:t xml:space="preserve">.2 서로 다른 시스템에 </w:t>
      </w:r>
      <w:r w:rsidR="00881AE7">
        <w:rPr>
          <w:rFonts w:hint="eastAsia"/>
          <w:kern w:val="2"/>
        </w:rPr>
        <w:t>웹</w:t>
      </w:r>
      <w:r w:rsidR="00EB7E32">
        <w:rPr>
          <w:rFonts w:hint="eastAsia"/>
          <w:kern w:val="2"/>
        </w:rPr>
        <w:t>서버/</w:t>
      </w:r>
      <w:r w:rsidR="00881AE7">
        <w:rPr>
          <w:rFonts w:hint="eastAsia"/>
          <w:kern w:val="2"/>
        </w:rPr>
        <w:t>로컬서버</w:t>
      </w:r>
      <w:r w:rsidR="00EB7E32">
        <w:rPr>
          <w:rFonts w:hint="eastAsia"/>
          <w:kern w:val="2"/>
        </w:rPr>
        <w:t>를 설치</w:t>
      </w:r>
      <w:bookmarkEnd w:id="37"/>
      <w:r w:rsidR="009A3A21" w:rsidRPr="00BE5AD9">
        <w:rPr>
          <w:rFonts w:eastAsia="궁서체"/>
        </w:rPr>
        <w:fldChar w:fldCharType="begin"/>
      </w:r>
      <w:r w:rsidRPr="00BE5AD9">
        <w:rPr>
          <w:rFonts w:eastAsia="궁서체"/>
        </w:rPr>
        <w:instrText xml:space="preserve"> </w:instrText>
      </w:r>
      <w:r w:rsidRPr="00BE5AD9">
        <w:rPr>
          <w:rFonts w:eastAsia="궁서체"/>
          <w:color w:val="0000FF"/>
        </w:rPr>
        <w:instrText>XE "</w:instrText>
      </w:r>
      <w:r w:rsidRPr="00BE5AD9">
        <w:rPr>
          <w:rFonts w:hint="eastAsia"/>
        </w:rPr>
        <w:instrText xml:space="preserve"> </w:instrText>
      </w:r>
      <w:r>
        <w:rPr>
          <w:rFonts w:hint="eastAsia"/>
        </w:rPr>
        <w:instrText>서로 다른</w:instrText>
      </w:r>
      <w:r w:rsidRPr="00BE5AD9">
        <w:rPr>
          <w:rFonts w:hint="eastAsia"/>
        </w:rPr>
        <w:instrText xml:space="preserve"> 시스템에 </w:instrText>
      </w:r>
      <w:r w:rsidR="00881AE7">
        <w:rPr>
          <w:rFonts w:hint="eastAsia"/>
        </w:rPr>
        <w:instrText>웹</w:instrText>
      </w:r>
      <w:r w:rsidRPr="00BE5AD9">
        <w:rPr>
          <w:rFonts w:hint="eastAsia"/>
        </w:rPr>
        <w:instrText>서버/</w:instrText>
      </w:r>
      <w:r w:rsidR="00881AE7">
        <w:rPr>
          <w:rFonts w:hint="eastAsia"/>
        </w:rPr>
        <w:instrText>로컬서버를</w:instrText>
      </w:r>
      <w:r w:rsidRPr="00BE5AD9">
        <w:rPr>
          <w:rFonts w:hint="eastAsia"/>
        </w:rPr>
        <w:instrText xml:space="preserve"> 설치</w:instrText>
      </w:r>
      <w:r w:rsidRPr="00BE5AD9">
        <w:rPr>
          <w:rFonts w:eastAsia="궁서체"/>
          <w:color w:val="0000FF"/>
        </w:rPr>
        <w:instrText>"</w:instrText>
      </w:r>
      <w:r w:rsidR="009A3A21" w:rsidRPr="00BE5AD9">
        <w:rPr>
          <w:rFonts w:eastAsia="궁서체"/>
        </w:rPr>
        <w:fldChar w:fldCharType="end"/>
      </w:r>
    </w:p>
    <w:p w:rsidR="00EB7E32" w:rsidRDefault="00EB7E32" w:rsidP="00D97571">
      <w:r w:rsidRPr="00713698">
        <w:rPr>
          <w:rStyle w:val="-0"/>
        </w:rPr>
        <w:t>&lt;</w:t>
      </w:r>
      <w:r w:rsidRPr="00713698">
        <w:rPr>
          <w:rStyle w:val="-0"/>
        </w:rPr>
        <w:t>그림</w:t>
      </w:r>
      <w:r w:rsidRPr="00713698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713698">
        <w:rPr>
          <w:rStyle w:val="-0"/>
          <w:rFonts w:hint="eastAsia"/>
        </w:rPr>
        <w:t>-3</w:t>
      </w:r>
      <w:r w:rsidRPr="00713698">
        <w:rPr>
          <w:rStyle w:val="-0"/>
        </w:rPr>
        <w:t>&gt;</w:t>
      </w:r>
      <w:r>
        <w:rPr>
          <w:rFonts w:hint="eastAsia"/>
        </w:rPr>
        <w:t>의 구성도와 같이</w:t>
      </w:r>
      <w:r>
        <w:t xml:space="preserve"> 웹 서버와 로컬 서버가 </w:t>
      </w:r>
      <w:r>
        <w:rPr>
          <w:rFonts w:hint="eastAsia"/>
        </w:rPr>
        <w:t>서로 다른</w:t>
      </w:r>
      <w:r>
        <w:t xml:space="preserve"> </w:t>
      </w:r>
      <w:r>
        <w:rPr>
          <w:rFonts w:hint="eastAsia"/>
        </w:rPr>
        <w:t>시스템</w:t>
      </w:r>
      <w:r>
        <w:t>에 설치하여 인터넷/인트라넷을 통하여 감시/제어를 할 수 있다.</w:t>
      </w:r>
      <w:r w:rsidR="00713698">
        <w:rPr>
          <w:rFonts w:hint="eastAsia"/>
        </w:rPr>
        <w:t xml:space="preserve"> </w:t>
      </w:r>
      <w:r w:rsidRPr="00713698">
        <w:rPr>
          <w:rStyle w:val="-0"/>
        </w:rPr>
        <w:t>&lt;</w:t>
      </w:r>
      <w:r w:rsidRPr="00713698">
        <w:rPr>
          <w:rStyle w:val="-0"/>
        </w:rPr>
        <w:t>그림</w:t>
      </w:r>
      <w:r w:rsidRPr="00713698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713698">
        <w:rPr>
          <w:rStyle w:val="-0"/>
          <w:rFonts w:hint="eastAsia"/>
        </w:rPr>
        <w:t>-3</w:t>
      </w:r>
      <w:r w:rsidRPr="00713698">
        <w:rPr>
          <w:rStyle w:val="-0"/>
        </w:rPr>
        <w:t>&gt;</w:t>
      </w:r>
      <w:r>
        <w:rPr>
          <w:rFonts w:hint="eastAsia"/>
        </w:rPr>
        <w:t>의 구성도와 같은 경우에는</w:t>
      </w:r>
      <w:r w:rsidRPr="00713698">
        <w:rPr>
          <w:rStyle w:val="-0"/>
        </w:rPr>
        <w:t xml:space="preserve"> &lt;</w:t>
      </w:r>
      <w:r w:rsidRPr="00713698">
        <w:rPr>
          <w:rStyle w:val="-0"/>
        </w:rPr>
        <w:t>그림</w:t>
      </w:r>
      <w:r w:rsidRPr="00713698">
        <w:rPr>
          <w:rStyle w:val="-0"/>
        </w:rPr>
        <w:t xml:space="preserve"> </w:t>
      </w:r>
      <w:r w:rsidR="00BE5AD9">
        <w:rPr>
          <w:rStyle w:val="-0"/>
          <w:rFonts w:hint="eastAsia"/>
        </w:rPr>
        <w:t>3</w:t>
      </w:r>
      <w:r w:rsidRPr="00713698">
        <w:rPr>
          <w:rStyle w:val="-0"/>
          <w:rFonts w:hint="eastAsia"/>
        </w:rPr>
        <w:t>-</w:t>
      </w:r>
      <w:r w:rsidR="00BE5AD9">
        <w:rPr>
          <w:rStyle w:val="-0"/>
          <w:rFonts w:hint="eastAsia"/>
        </w:rPr>
        <w:t>4</w:t>
      </w:r>
      <w:r w:rsidRPr="00713698">
        <w:rPr>
          <w:rStyle w:val="-0"/>
        </w:rPr>
        <w:t>&gt;</w:t>
      </w:r>
      <w:r>
        <w:rPr>
          <w:rFonts w:hint="eastAsia"/>
        </w:rPr>
        <w:t>와</w:t>
      </w:r>
      <w:r>
        <w:t xml:space="preserve"> 같은 프로그램들이 실행되어 웹</w:t>
      </w:r>
      <w:r>
        <w:rPr>
          <w:rFonts w:hint="eastAsia"/>
        </w:rPr>
        <w:t xml:space="preserve"> 서버/</w:t>
      </w:r>
      <w:r>
        <w:t>클라이언트</w:t>
      </w:r>
      <w:r>
        <w:rPr>
          <w:rFonts w:hint="eastAsia"/>
        </w:rPr>
        <w:t xml:space="preserve"> 시스템이 된다.</w:t>
      </w:r>
    </w:p>
    <w:p w:rsidR="00EB7E32" w:rsidRPr="00BE5AD9" w:rsidRDefault="00EB7E32" w:rsidP="000977F3">
      <w:pPr>
        <w:pStyle w:val="ad"/>
      </w:pPr>
    </w:p>
    <w:p w:rsidR="00EB7E32" w:rsidRDefault="00EB7E32" w:rsidP="00D97571">
      <w:pPr>
        <w:pStyle w:val="af6"/>
      </w:pPr>
      <w:r>
        <w:rPr>
          <w:rFonts w:hint="eastAsia"/>
          <w:b/>
          <w:bCs/>
        </w:rPr>
        <w:t>주의)</w:t>
      </w:r>
      <w:r>
        <w:rPr>
          <w:rFonts w:hint="eastAsia"/>
        </w:rPr>
        <w:t xml:space="preserve"> 웹 서버/클라이언트 시스템에서 </w:t>
      </w:r>
      <w:r>
        <w:t>로컬 서버</w:t>
      </w:r>
      <w:r>
        <w:rPr>
          <w:rFonts w:hint="eastAsia"/>
        </w:rPr>
        <w:t>의</w:t>
      </w:r>
      <w:r>
        <w:t xml:space="preserve"> 실행/감시/통신 프로그램 등</w:t>
      </w:r>
      <w:r>
        <w:rPr>
          <w:rFonts w:hint="eastAsia"/>
        </w:rPr>
        <w:t>이</w:t>
      </w:r>
      <w:r>
        <w:t xml:space="preserve"> 실행되어 있어야 </w:t>
      </w:r>
      <w:r>
        <w:rPr>
          <w:rFonts w:hint="eastAsia"/>
        </w:rPr>
        <w:t>정상적인 감시/제어를 할 수 있다.</w:t>
      </w:r>
    </w:p>
    <w:p w:rsidR="00EB7E32" w:rsidRDefault="00DA1675" w:rsidP="00776AF6">
      <w:pPr>
        <w:pStyle w:val="29"/>
        <w:spacing w:before="189"/>
        <w:rPr>
          <w:kern w:val="2"/>
        </w:rPr>
      </w:pPr>
      <w:r>
        <w:rPr>
          <w:kern w:val="2"/>
        </w:rPr>
        <w:drawing>
          <wp:inline distT="0" distB="0" distL="0" distR="0">
            <wp:extent cx="3212592" cy="1722120"/>
            <wp:effectExtent l="19050" t="19050" r="25908" b="11430"/>
            <wp:docPr id="69" name="그림 68" descr="003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-003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212592" cy="172212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7E32" w:rsidRDefault="00EB7E32" w:rsidP="00A07FAB">
      <w:pPr>
        <w:pStyle w:val="24"/>
        <w:spacing w:after="487"/>
      </w:pPr>
      <w:r>
        <w:t xml:space="preserve">&lt;그림 </w:t>
      </w:r>
      <w:r w:rsidR="00BE5AD9">
        <w:rPr>
          <w:rFonts w:hint="eastAsia"/>
        </w:rPr>
        <w:t>3</w:t>
      </w:r>
      <w:r>
        <w:rPr>
          <w:rFonts w:hint="eastAsia"/>
        </w:rPr>
        <w:t>-3</w:t>
      </w:r>
      <w:r>
        <w:t xml:space="preserve">&gt; 웹 서버와 로컬 서버가 서로 다른 </w:t>
      </w:r>
      <w:r>
        <w:rPr>
          <w:rFonts w:hint="eastAsia"/>
        </w:rPr>
        <w:t>시스템</w:t>
      </w:r>
      <w:r>
        <w:t>에 설치</w:t>
      </w:r>
      <w:r>
        <w:rPr>
          <w:rFonts w:hint="eastAsia"/>
        </w:rPr>
        <w:t>된</w:t>
      </w:r>
      <w:r>
        <w:t xml:space="preserve"> 경우의 시스템 구성도</w:t>
      </w:r>
    </w:p>
    <w:p w:rsidR="00EB7E32" w:rsidRDefault="00EB7E32" w:rsidP="00D97571">
      <w:pPr>
        <w:pStyle w:val="29"/>
        <w:spacing w:before="189"/>
        <w:rPr>
          <w:kern w:val="2"/>
        </w:rPr>
      </w:pPr>
      <w:r>
        <w:t> </w:t>
      </w:r>
      <w:r w:rsidR="000977F3">
        <w:rPr>
          <w:kern w:val="2"/>
        </w:rPr>
        <w:drawing>
          <wp:inline distT="0" distB="0" distL="0" distR="0">
            <wp:extent cx="4074298" cy="1781092"/>
            <wp:effectExtent l="19050" t="19050" r="21452" b="9608"/>
            <wp:docPr id="51" name="그림 50" descr="003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-004.png"/>
                    <pic:cNvPicPr/>
                  </pic:nvPicPr>
                  <pic:blipFill>
                    <a:blip r:embed="rId80"/>
                    <a:srcRect l="3683" r="1879"/>
                    <a:stretch>
                      <a:fillRect/>
                    </a:stretch>
                  </pic:blipFill>
                  <pic:spPr>
                    <a:xfrm>
                      <a:off x="0" y="0"/>
                      <a:ext cx="4074298" cy="1781092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4614D" w:rsidRDefault="00EB7E32" w:rsidP="00A07FAB">
      <w:pPr>
        <w:pStyle w:val="24"/>
        <w:spacing w:after="487"/>
      </w:pPr>
      <w:r>
        <w:t xml:space="preserve">&lt;그림 </w:t>
      </w:r>
      <w:r w:rsidR="00BE5AD9">
        <w:rPr>
          <w:rFonts w:hint="eastAsia"/>
        </w:rPr>
        <w:t>3</w:t>
      </w:r>
      <w:r>
        <w:rPr>
          <w:rFonts w:hint="eastAsia"/>
        </w:rPr>
        <w:t>-</w:t>
      </w:r>
      <w:r w:rsidR="00BE5AD9">
        <w:rPr>
          <w:rFonts w:hint="eastAsia"/>
        </w:rPr>
        <w:t>4</w:t>
      </w:r>
      <w:r>
        <w:t xml:space="preserve">&gt; 웹 서버와 로컬 서버가 서로 다른 </w:t>
      </w:r>
      <w:r>
        <w:rPr>
          <w:rFonts w:hint="eastAsia"/>
        </w:rPr>
        <w:t>시스템</w:t>
      </w:r>
      <w:r>
        <w:t>에 설치</w:t>
      </w:r>
      <w:r>
        <w:rPr>
          <w:rFonts w:hint="eastAsia"/>
        </w:rPr>
        <w:t>된</w:t>
      </w:r>
      <w:r>
        <w:t xml:space="preserve"> 경우</w:t>
      </w:r>
      <w:r>
        <w:rPr>
          <w:rFonts w:hint="eastAsia"/>
        </w:rPr>
        <w:t>의</w:t>
      </w:r>
      <w:r>
        <w:t xml:space="preserve"> 프로그램 흐름도</w:t>
      </w:r>
    </w:p>
    <w:p w:rsidR="0044614D" w:rsidRDefault="0044614D" w:rsidP="00D97571">
      <w:pPr>
        <w:pStyle w:val="af1"/>
        <w:spacing w:after="677"/>
      </w:pPr>
    </w:p>
    <w:p w:rsidR="00EB7E32" w:rsidRDefault="00EB7E32" w:rsidP="00D97571">
      <w:pPr>
        <w:pStyle w:val="af1"/>
        <w:spacing w:after="677"/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  <w:r>
        <w:rPr>
          <w:rFonts w:hint="eastAsia"/>
          <w:kern w:val="2"/>
        </w:rPr>
        <w:t>&lt; 이 면은 비워두었음 &gt;</w:t>
      </w:r>
    </w:p>
    <w:p w:rsidR="00776AF6" w:rsidRDefault="00776AF6" w:rsidP="00776AF6">
      <w:pPr>
        <w:pStyle w:val="af"/>
        <w:rPr>
          <w:rFonts w:ascii="돋움" w:eastAsia="돋움"/>
          <w:kern w:val="2"/>
          <w:sz w:val="15"/>
        </w:rPr>
      </w:pPr>
      <w:r>
        <w:rPr>
          <w:kern w:val="2"/>
        </w:rPr>
        <w:br w:type="page"/>
      </w: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776AF6" w:rsidRDefault="00776AF6" w:rsidP="00776AF6">
      <w:pPr>
        <w:pStyle w:val="af1"/>
        <w:spacing w:after="677"/>
        <w:rPr>
          <w:kern w:val="2"/>
        </w:rPr>
      </w:pPr>
    </w:p>
    <w:p w:rsidR="00913EC1" w:rsidRDefault="00776AF6" w:rsidP="00776AF6">
      <w:pPr>
        <w:pStyle w:val="af1"/>
        <w:spacing w:after="677"/>
      </w:pPr>
      <w:r>
        <w:rPr>
          <w:rFonts w:hint="eastAsia"/>
          <w:kern w:val="2"/>
        </w:rPr>
        <w:t>&lt; 이 면은 비워두었음 &gt;</w:t>
      </w:r>
    </w:p>
    <w:p w:rsidR="00082E2A" w:rsidRDefault="00082E2A" w:rsidP="00D97571">
      <w:pPr>
        <w:pStyle w:val="af"/>
      </w:pPr>
    </w:p>
    <w:p w:rsidR="00776AF6" w:rsidRDefault="00776AF6" w:rsidP="00D97571">
      <w:pPr>
        <w:pStyle w:val="af"/>
        <w:sectPr w:rsidR="00776AF6" w:rsidSect="005B38BC">
          <w:headerReference w:type="default" r:id="rId81"/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/>
    <w:p w:rsidR="00AB4AA6" w:rsidRDefault="00AB4AA6" w:rsidP="00D97571">
      <w:pPr>
        <w:sectPr w:rsidR="00AB4AA6" w:rsidSect="005B38BC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</w:p>
    <w:p w:rsidR="00082E2A" w:rsidRDefault="00082E2A" w:rsidP="00D97571">
      <w:pPr>
        <w:pStyle w:val="aa"/>
      </w:pPr>
      <w:r>
        <w:rPr>
          <w:rFonts w:hint="eastAsia"/>
        </w:rPr>
        <w:lastRenderedPageBreak/>
        <w:t>색</w:t>
      </w:r>
      <w:r>
        <w:t xml:space="preserve">  </w:t>
      </w:r>
      <w:r>
        <w:rPr>
          <w:rFonts w:hint="eastAsia"/>
        </w:rPr>
        <w:t>인</w:t>
      </w:r>
    </w:p>
    <w:p w:rsidR="00082E2A" w:rsidRPr="003E00C3" w:rsidRDefault="00082E2A" w:rsidP="00D97571"/>
    <w:p w:rsidR="00082E2A" w:rsidRDefault="00082E2A" w:rsidP="00D97571"/>
    <w:p w:rsidR="00082E2A" w:rsidRDefault="00082E2A" w:rsidP="00D97571"/>
    <w:p w:rsidR="00082E2A" w:rsidRDefault="00082E2A" w:rsidP="00D97571"/>
    <w:tbl>
      <w:tblPr>
        <w:tblW w:w="0" w:type="auto"/>
        <w:tblInd w:w="-83" w:type="dxa"/>
        <w:tblLook w:val="00BF"/>
      </w:tblPr>
      <w:tblGrid>
        <w:gridCol w:w="6972"/>
      </w:tblGrid>
      <w:tr w:rsidR="00082E2A" w:rsidTr="000557E5">
        <w:trPr>
          <w:trHeight w:val="227"/>
        </w:trPr>
        <w:tc>
          <w:tcPr>
            <w:tcW w:w="6972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rPr>
                <w:rFonts w:hint="eastAsia"/>
              </w:rPr>
              <w:t xml:space="preserve">가~나 </w:t>
            </w:r>
          </w:p>
        </w:tc>
      </w:tr>
      <w:tr w:rsidR="00082E2A" w:rsidTr="000557E5">
        <w:tc>
          <w:tcPr>
            <w:tcW w:w="6972" w:type="dxa"/>
            <w:tcMar>
              <w:left w:w="0" w:type="dxa"/>
            </w:tcMar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headerReference w:type="default" r:id="rId82"/>
          <w:pgSz w:w="10773" w:h="14175" w:code="9"/>
          <w:pgMar w:top="1418" w:right="1985" w:bottom="1418" w:left="1985" w:header="567" w:footer="851" w:gutter="0"/>
          <w:pgNumType w:start="1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ㄱ-ㄴ</w:instrText>
      </w:r>
      <w:r w:rsidR="00082E2A">
        <w:instrText xml:space="preserve">"\c "2" \z "1042"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그래픽</w:t>
      </w:r>
      <w:r>
        <w:t>/</w:t>
      </w:r>
      <w:r>
        <w:rPr>
          <w:rFonts w:hint="eastAsia"/>
        </w:rPr>
        <w:t>스크립트</w:t>
      </w:r>
      <w:r>
        <w:t>/</w:t>
      </w:r>
      <w:r>
        <w:rPr>
          <w:rFonts w:hint="eastAsia"/>
        </w:rPr>
        <w:t>태그</w:t>
      </w:r>
      <w:r>
        <w:t xml:space="preserve"> </w:t>
      </w:r>
      <w:r>
        <w:rPr>
          <w:rFonts w:hint="eastAsia"/>
        </w:rPr>
        <w:t>등의</w:t>
      </w:r>
      <w:r>
        <w:t xml:space="preserve"> </w:t>
      </w:r>
      <w:r>
        <w:rPr>
          <w:rFonts w:hint="eastAsia"/>
        </w:rPr>
        <w:t>편집</w:t>
      </w:r>
      <w:r>
        <w:tab/>
        <w:t>2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r>
        <w:lastRenderedPageBreak/>
        <w:fldChar w:fldCharType="end"/>
      </w:r>
    </w:p>
    <w:p w:rsidR="00082E2A" w:rsidRDefault="00082E2A" w:rsidP="00D97571"/>
    <w:tbl>
      <w:tblPr>
        <w:tblW w:w="0" w:type="auto"/>
        <w:tblInd w:w="-83" w:type="dxa"/>
        <w:tblLook w:val="00BF"/>
      </w:tblPr>
      <w:tblGrid>
        <w:gridCol w:w="6972"/>
      </w:tblGrid>
      <w:tr w:rsidR="00082E2A" w:rsidTr="000557E5">
        <w:trPr>
          <w:trHeight w:val="227"/>
        </w:trPr>
        <w:tc>
          <w:tcPr>
            <w:tcW w:w="6972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rPr>
                <w:rFonts w:hint="eastAsia"/>
              </w:rPr>
              <w:t xml:space="preserve">다~라 </w:t>
            </w:r>
          </w:p>
        </w:tc>
      </w:tr>
      <w:tr w:rsidR="00082E2A" w:rsidTr="000557E5">
        <w:tc>
          <w:tcPr>
            <w:tcW w:w="6972" w:type="dxa"/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ㄷ-ㄹ</w:instrText>
      </w:r>
      <w:r w:rsidR="00082E2A">
        <w:instrText xml:space="preserve">" \c "2" \z "1042"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다운로드</w:t>
      </w:r>
      <w:r>
        <w:t xml:space="preserve"> </w:t>
      </w:r>
      <w:r>
        <w:rPr>
          <w:rFonts w:hint="eastAsia"/>
        </w:rPr>
        <w:t>된</w:t>
      </w:r>
      <w:r>
        <w:t xml:space="preserve"> </w:t>
      </w:r>
      <w:r>
        <w:rPr>
          <w:rFonts w:hint="eastAsia"/>
        </w:rPr>
        <w:t>모든</w:t>
      </w:r>
      <w:r>
        <w:t xml:space="preserve"> </w:t>
      </w:r>
      <w:r>
        <w:rPr>
          <w:rFonts w:hint="eastAsia"/>
        </w:rPr>
        <w:t>실행파일</w:t>
      </w:r>
      <w:r>
        <w:t xml:space="preserve"> </w:t>
      </w:r>
      <w:r>
        <w:rPr>
          <w:rFonts w:hint="eastAsia"/>
        </w:rPr>
        <w:t>삭제</w:t>
      </w:r>
      <w:r>
        <w:tab/>
        <w:t>33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r>
        <w:lastRenderedPageBreak/>
        <w:fldChar w:fldCharType="end"/>
      </w:r>
    </w:p>
    <w:p w:rsidR="00082E2A" w:rsidRDefault="00082E2A" w:rsidP="00D97571"/>
    <w:tbl>
      <w:tblPr>
        <w:tblW w:w="0" w:type="auto"/>
        <w:tblInd w:w="-83" w:type="dxa"/>
        <w:tblLook w:val="00BF"/>
      </w:tblPr>
      <w:tblGrid>
        <w:gridCol w:w="6994"/>
      </w:tblGrid>
      <w:tr w:rsidR="00082E2A" w:rsidTr="000557E5">
        <w:trPr>
          <w:trHeight w:val="227"/>
        </w:trPr>
        <w:tc>
          <w:tcPr>
            <w:tcW w:w="6994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rPr>
                <w:rFonts w:hint="eastAsia"/>
              </w:rPr>
              <w:t xml:space="preserve">마~사 </w:t>
            </w:r>
          </w:p>
        </w:tc>
      </w:tr>
      <w:tr w:rsidR="00082E2A" w:rsidTr="000557E5">
        <w:tc>
          <w:tcPr>
            <w:tcW w:w="6994" w:type="dxa"/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ㅁ-ㅅ</w:instrText>
      </w:r>
      <w:r w:rsidR="00082E2A">
        <w:instrText>" \c "</w:instrText>
      </w:r>
      <w:r w:rsidR="00082E2A">
        <w:rPr>
          <w:rFonts w:hint="eastAsia"/>
        </w:rPr>
        <w:instrText>2</w:instrText>
      </w:r>
      <w:r w:rsidR="00082E2A">
        <w:instrText xml:space="preserve">" \z "1042"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메인</w:t>
      </w:r>
      <w:r>
        <w:t xml:space="preserve"> </w:t>
      </w:r>
      <w:r>
        <w:rPr>
          <w:rFonts w:hint="eastAsia"/>
        </w:rPr>
        <w:t>로컬</w:t>
      </w:r>
      <w:r>
        <w:t xml:space="preserve"> IP</w:t>
      </w:r>
      <w:r>
        <w:tab/>
        <w:t>14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메인</w:t>
      </w:r>
      <w:r>
        <w:t xml:space="preserve"> </w:t>
      </w:r>
      <w:r>
        <w:rPr>
          <w:rFonts w:hint="eastAsia"/>
        </w:rPr>
        <w:t>로컬</w:t>
      </w:r>
      <w:r>
        <w:t xml:space="preserve"> </w:t>
      </w:r>
      <w:r>
        <w:rPr>
          <w:rFonts w:hint="eastAsia"/>
        </w:rPr>
        <w:t>포트</w:t>
      </w:r>
      <w:r>
        <w:tab/>
        <w:t>14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모바일</w:t>
      </w:r>
      <w:r>
        <w:t xml:space="preserve"> </w:t>
      </w:r>
      <w:r>
        <w:rPr>
          <w:rFonts w:hint="eastAsia"/>
        </w:rPr>
        <w:t>코드실행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ab/>
        <w:t>26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모바일</w:t>
      </w:r>
      <w:r>
        <w:t xml:space="preserve"> </w:t>
      </w:r>
      <w:r>
        <w:rPr>
          <w:rFonts w:hint="eastAsia"/>
        </w:rPr>
        <w:t>코드실행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 xml:space="preserve"> </w:t>
      </w:r>
      <w:r>
        <w:rPr>
          <w:rFonts w:hint="eastAsia"/>
        </w:rPr>
        <w:t>실행</w:t>
      </w:r>
      <w:r>
        <w:tab/>
        <w:t>29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문서</w:t>
      </w:r>
      <w:r>
        <w:t xml:space="preserve"> </w:t>
      </w:r>
      <w:r>
        <w:rPr>
          <w:rFonts w:hint="eastAsia"/>
        </w:rPr>
        <w:t>설정</w:t>
      </w:r>
      <w:r>
        <w:tab/>
        <w:t>10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보안설정</w:t>
      </w:r>
      <w:r>
        <w:tab/>
        <w:t>26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사용자</w:t>
      </w:r>
      <w:r>
        <w:t xml:space="preserve"> </w:t>
      </w:r>
      <w:r>
        <w:rPr>
          <w:rFonts w:hint="eastAsia"/>
        </w:rPr>
        <w:t>설정</w:t>
      </w:r>
      <w:r>
        <w:tab/>
        <w:t>2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서로</w:t>
      </w:r>
      <w:r>
        <w:t xml:space="preserve"> </w:t>
      </w:r>
      <w:r>
        <w:rPr>
          <w:rFonts w:hint="eastAsia"/>
        </w:rPr>
        <w:t>다른</w:t>
      </w:r>
      <w:r>
        <w:t xml:space="preserve"> </w:t>
      </w:r>
      <w:r>
        <w:rPr>
          <w:rFonts w:hint="eastAsia"/>
        </w:rPr>
        <w:t>시스템에</w:t>
      </w:r>
      <w:r>
        <w:t xml:space="preserve"> </w:t>
      </w:r>
      <w:r>
        <w:rPr>
          <w:rFonts w:hint="eastAsia"/>
        </w:rPr>
        <w:t>웹서버</w:t>
      </w:r>
      <w:r>
        <w:t>/</w:t>
      </w:r>
      <w:r>
        <w:rPr>
          <w:rFonts w:hint="eastAsia"/>
        </w:rPr>
        <w:t>로컬서버를</w:t>
      </w:r>
      <w:r>
        <w:t xml:space="preserve"> </w:t>
      </w:r>
      <w:r>
        <w:rPr>
          <w:rFonts w:hint="eastAsia"/>
        </w:rPr>
        <w:t>설치</w:t>
      </w:r>
      <w:r>
        <w:tab/>
        <w:t>38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시스템</w:t>
      </w:r>
      <w:r>
        <w:t xml:space="preserve"> </w:t>
      </w:r>
      <w:r>
        <w:rPr>
          <w:rFonts w:hint="eastAsia"/>
        </w:rPr>
        <w:t>요구사항</w:t>
      </w:r>
      <w:r>
        <w:tab/>
        <w:t>25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신뢰할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있는</w:t>
      </w:r>
      <w:r>
        <w:t xml:space="preserve"> </w:t>
      </w:r>
      <w:r>
        <w:rPr>
          <w:rFonts w:hint="eastAsia"/>
        </w:rPr>
        <w:t>사이트</w:t>
      </w:r>
      <w:r>
        <w:t xml:space="preserve"> </w:t>
      </w:r>
      <w:r>
        <w:rPr>
          <w:rFonts w:hint="eastAsia"/>
        </w:rPr>
        <w:t>등록</w:t>
      </w:r>
      <w:r>
        <w:tab/>
        <w:t>26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r>
        <w:lastRenderedPageBreak/>
        <w:fldChar w:fldCharType="end"/>
      </w:r>
    </w:p>
    <w:p w:rsidR="00082E2A" w:rsidRDefault="00082E2A" w:rsidP="00D97571"/>
    <w:tbl>
      <w:tblPr>
        <w:tblW w:w="0" w:type="auto"/>
        <w:tblInd w:w="-83" w:type="dxa"/>
        <w:tblLook w:val="00BF"/>
      </w:tblPr>
      <w:tblGrid>
        <w:gridCol w:w="6972"/>
      </w:tblGrid>
      <w:tr w:rsidR="00082E2A" w:rsidTr="000557E5">
        <w:trPr>
          <w:trHeight w:val="227"/>
        </w:trPr>
        <w:tc>
          <w:tcPr>
            <w:tcW w:w="6972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rPr>
                <w:rFonts w:hint="eastAsia"/>
              </w:rPr>
              <w:t xml:space="preserve">아~자 </w:t>
            </w:r>
          </w:p>
        </w:tc>
      </w:tr>
      <w:tr w:rsidR="00082E2A" w:rsidTr="000557E5">
        <w:tc>
          <w:tcPr>
            <w:tcW w:w="6972" w:type="dxa"/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ㅇ-ㅈ</w:instrText>
      </w:r>
      <w:r w:rsidR="00082E2A">
        <w:instrText xml:space="preserve">" \c "2" \z "1042"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어셈블리</w:t>
      </w:r>
      <w:r>
        <w:t xml:space="preserve"> </w:t>
      </w:r>
      <w:r>
        <w:rPr>
          <w:rFonts w:hint="eastAsia"/>
        </w:rPr>
        <w:t>신뢰</w:t>
      </w:r>
      <w:r>
        <w:tab/>
        <w:t>28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사이트</w:t>
      </w:r>
      <w:r>
        <w:t xml:space="preserve"> </w:t>
      </w:r>
      <w:r>
        <w:rPr>
          <w:rFonts w:hint="eastAsia"/>
        </w:rPr>
        <w:t>설정</w:t>
      </w:r>
      <w:r>
        <w:tab/>
        <w:t>7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사이트</w:t>
      </w:r>
      <w:r>
        <w:t xml:space="preserve"> </w:t>
      </w:r>
      <w:r>
        <w:rPr>
          <w:rFonts w:hint="eastAsia"/>
        </w:rPr>
        <w:t>시작</w:t>
      </w:r>
      <w:r>
        <w:tab/>
        <w:t>12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</w:t>
      </w:r>
      <w:r>
        <w:tab/>
        <w:t>1, 25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</w:t>
      </w:r>
      <w:r>
        <w:t xml:space="preserve"> </w:t>
      </w:r>
      <w:r>
        <w:rPr>
          <w:rFonts w:hint="eastAsia"/>
        </w:rPr>
        <w:t>설치</w:t>
      </w:r>
      <w:r>
        <w:t xml:space="preserve"> </w:t>
      </w:r>
      <w:r>
        <w:rPr>
          <w:rFonts w:hint="eastAsia"/>
        </w:rPr>
        <w:t>형식</w:t>
      </w:r>
      <w:r>
        <w:tab/>
        <w:t>37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서버에</w:t>
      </w:r>
      <w:r>
        <w:t xml:space="preserve"> </w:t>
      </w:r>
      <w:r>
        <w:rPr>
          <w:rFonts w:hint="eastAsia"/>
        </w:rPr>
        <w:t>연결을</w:t>
      </w:r>
      <w:r>
        <w:t xml:space="preserve"> </w:t>
      </w:r>
      <w:r>
        <w:rPr>
          <w:rFonts w:hint="eastAsia"/>
        </w:rPr>
        <w:t>위한</w:t>
      </w:r>
      <w:r>
        <w:t xml:space="preserve"> </w:t>
      </w:r>
      <w:r>
        <w:rPr>
          <w:rFonts w:hint="eastAsia"/>
        </w:rPr>
        <w:t>설정</w:t>
      </w:r>
      <w:r>
        <w:tab/>
        <w:t>25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서버와</w:t>
      </w:r>
      <w:r>
        <w:t xml:space="preserve"> </w:t>
      </w:r>
      <w:r>
        <w:rPr>
          <w:rFonts w:hint="eastAsia"/>
        </w:rPr>
        <w:t>로컬</w:t>
      </w:r>
      <w:r>
        <w:t xml:space="preserve"> </w:t>
      </w:r>
      <w:r>
        <w:rPr>
          <w:rFonts w:hint="eastAsia"/>
        </w:rPr>
        <w:t>서버와의</w:t>
      </w:r>
      <w:r>
        <w:t xml:space="preserve"> </w:t>
      </w:r>
      <w:r>
        <w:rPr>
          <w:rFonts w:hint="eastAsia"/>
        </w:rPr>
        <w:t>연결설정</w:t>
      </w:r>
      <w:r>
        <w:tab/>
        <w:t>14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서버의</w:t>
      </w:r>
      <w:r>
        <w:t xml:space="preserve"> </w:t>
      </w:r>
      <w:r>
        <w:rPr>
          <w:rFonts w:hint="eastAsia"/>
        </w:rPr>
        <w:t>설정</w:t>
      </w:r>
      <w:r>
        <w:tab/>
        <w:t>1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웹</w:t>
      </w:r>
      <w:r>
        <w:t xml:space="preserve"> </w:t>
      </w:r>
      <w:r>
        <w:rPr>
          <w:rFonts w:hint="eastAsia"/>
        </w:rPr>
        <w:t>설정</w:t>
      </w:r>
      <w:r>
        <w:t xml:space="preserve"> </w:t>
      </w:r>
      <w:r>
        <w:rPr>
          <w:rFonts w:hint="eastAsia"/>
        </w:rPr>
        <w:t>프로그램으로</w:t>
      </w:r>
      <w:r>
        <w:t xml:space="preserve"> </w:t>
      </w:r>
      <w:r>
        <w:rPr>
          <w:rFonts w:hint="eastAsia"/>
        </w:rPr>
        <w:t>설정</w:t>
      </w:r>
      <w:r>
        <w:tab/>
        <w:t>14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ab/>
        <w:t>25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 xml:space="preserve"> </w:t>
      </w:r>
      <w:r>
        <w:rPr>
          <w:rFonts w:hint="eastAsia"/>
        </w:rPr>
        <w:t>설정</w:t>
      </w:r>
      <w:r>
        <w:tab/>
        <w:t>25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 xml:space="preserve"> </w:t>
      </w:r>
      <w:r>
        <w:rPr>
          <w:rFonts w:hint="eastAsia"/>
        </w:rPr>
        <w:t>실행</w:t>
      </w:r>
      <w:r>
        <w:t xml:space="preserve"> </w:t>
      </w:r>
      <w:r>
        <w:rPr>
          <w:rFonts w:hint="eastAsia"/>
        </w:rPr>
        <w:t>시</w:t>
      </w:r>
      <w:r>
        <w:t xml:space="preserve"> </w:t>
      </w:r>
      <w:r>
        <w:rPr>
          <w:rFonts w:hint="eastAsia"/>
        </w:rPr>
        <w:t>문제점과</w:t>
      </w:r>
      <w:r>
        <w:t xml:space="preserve"> </w:t>
      </w:r>
      <w:r>
        <w:rPr>
          <w:rFonts w:hint="eastAsia"/>
        </w:rPr>
        <w:t>해결책</w:t>
      </w:r>
      <w:r>
        <w:tab/>
        <w:t>32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인터넷</w:t>
      </w:r>
      <w:r>
        <w:t xml:space="preserve"> </w:t>
      </w:r>
      <w:r>
        <w:rPr>
          <w:rFonts w:hint="eastAsia"/>
        </w:rPr>
        <w:t>정보</w:t>
      </w:r>
      <w:r>
        <w:t xml:space="preserve"> </w:t>
      </w:r>
      <w:r>
        <w:rPr>
          <w:rFonts w:hint="eastAsia"/>
        </w:rPr>
        <w:t>서비스</w:t>
      </w:r>
      <w:r>
        <w:t xml:space="preserve"> </w:t>
      </w:r>
      <w:r>
        <w:rPr>
          <w:rFonts w:hint="eastAsia"/>
        </w:rPr>
        <w:t>설정</w:t>
      </w:r>
      <w:r>
        <w:tab/>
        <w:t>6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인터넷</w:t>
      </w:r>
      <w:r>
        <w:t xml:space="preserve"> </w:t>
      </w:r>
      <w:r>
        <w:rPr>
          <w:rFonts w:hint="eastAsia"/>
        </w:rPr>
        <w:t>정보</w:t>
      </w:r>
      <w:r>
        <w:t xml:space="preserve"> </w:t>
      </w:r>
      <w:r>
        <w:rPr>
          <w:rFonts w:hint="eastAsia"/>
        </w:rPr>
        <w:t>서비스에서</w:t>
      </w:r>
      <w:r>
        <w:t xml:space="preserve"> </w:t>
      </w:r>
      <w:r>
        <w:rPr>
          <w:rFonts w:hint="eastAsia"/>
        </w:rPr>
        <w:t>설정</w:t>
      </w:r>
      <w:r>
        <w:tab/>
        <w:t>16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t>작업</w:t>
      </w:r>
      <w:r>
        <w:t xml:space="preserve"> </w:t>
      </w:r>
      <w:r>
        <w:rPr>
          <w:rFonts w:hint="eastAsia"/>
        </w:rPr>
        <w:t>및</w:t>
      </w:r>
      <w:r>
        <w:t xml:space="preserve"> </w:t>
      </w:r>
      <w:r>
        <w:rPr>
          <w:rFonts w:hint="eastAsia"/>
        </w:rPr>
        <w:t>실행파일</w:t>
      </w:r>
      <w:r>
        <w:t xml:space="preserve"> </w:t>
      </w:r>
      <w:r>
        <w:rPr>
          <w:rFonts w:hint="eastAsia"/>
        </w:rPr>
        <w:t>복사</w:t>
      </w:r>
      <w:r>
        <w:tab/>
        <w:t>12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pPr>
        <w:sectPr w:rsidR="00082E2A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lastRenderedPageBreak/>
        <w:fldChar w:fldCharType="end"/>
      </w:r>
    </w:p>
    <w:tbl>
      <w:tblPr>
        <w:tblW w:w="0" w:type="auto"/>
        <w:tblInd w:w="-83" w:type="dxa"/>
        <w:tblLook w:val="00BF"/>
      </w:tblPr>
      <w:tblGrid>
        <w:gridCol w:w="6972"/>
      </w:tblGrid>
      <w:tr w:rsidR="00082E2A" w:rsidTr="000557E5">
        <w:trPr>
          <w:trHeight w:val="227"/>
        </w:trPr>
        <w:tc>
          <w:tcPr>
            <w:tcW w:w="6972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lastRenderedPageBreak/>
              <w:br w:type="page"/>
            </w:r>
            <w:r>
              <w:br w:type="page"/>
            </w:r>
            <w:r>
              <w:rPr>
                <w:rFonts w:hint="eastAsia"/>
              </w:rPr>
              <w:t xml:space="preserve">차~하 </w:t>
            </w:r>
          </w:p>
        </w:tc>
      </w:tr>
      <w:tr w:rsidR="00082E2A" w:rsidTr="000557E5">
        <w:tc>
          <w:tcPr>
            <w:tcW w:w="6972" w:type="dxa"/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headerReference w:type="even" r:id="rId83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ㅊ-ㅎ</w:instrText>
      </w:r>
      <w:r w:rsidR="00082E2A">
        <w:instrText xml:space="preserve">" \c "2" \z "1042"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하나의</w:t>
      </w:r>
      <w:r>
        <w:t xml:space="preserve"> </w:t>
      </w:r>
      <w:r>
        <w:rPr>
          <w:rFonts w:hint="eastAsia"/>
        </w:rPr>
        <w:t>시스템에</w:t>
      </w:r>
      <w:r>
        <w:t xml:space="preserve"> </w:t>
      </w:r>
      <w:r>
        <w:rPr>
          <w:rFonts w:hint="eastAsia"/>
        </w:rPr>
        <w:t>웹서버</w:t>
      </w:r>
      <w:r>
        <w:t>/</w:t>
      </w:r>
      <w:r>
        <w:rPr>
          <w:rFonts w:hint="eastAsia"/>
        </w:rPr>
        <w:t>로컬서버를</w:t>
      </w:r>
      <w:r>
        <w:t xml:space="preserve"> </w:t>
      </w:r>
      <w:r>
        <w:rPr>
          <w:rFonts w:hint="eastAsia"/>
        </w:rPr>
        <w:t>설치</w:t>
      </w:r>
      <w:r>
        <w:tab/>
        <w:t>37</w:t>
      </w:r>
    </w:p>
    <w:p w:rsidR="00162E40" w:rsidRDefault="00162E40">
      <w:pPr>
        <w:pStyle w:val="11"/>
        <w:tabs>
          <w:tab w:val="right" w:leader="dot" w:pos="3031"/>
        </w:tabs>
      </w:pPr>
      <w:r>
        <w:rPr>
          <w:rFonts w:hint="eastAsia"/>
        </w:rPr>
        <w:lastRenderedPageBreak/>
        <w:t>홈</w:t>
      </w:r>
      <w:r>
        <w:t xml:space="preserve"> </w:t>
      </w:r>
      <w:r>
        <w:rPr>
          <w:rFonts w:hint="eastAsia"/>
        </w:rPr>
        <w:t>디렉토리</w:t>
      </w:r>
      <w:r>
        <w:t xml:space="preserve"> </w:t>
      </w:r>
      <w:r>
        <w:rPr>
          <w:rFonts w:hint="eastAsia"/>
        </w:rPr>
        <w:t>설정</w:t>
      </w:r>
      <w:r>
        <w:tab/>
        <w:t>9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r>
        <w:lastRenderedPageBreak/>
        <w:fldChar w:fldCharType="end"/>
      </w:r>
    </w:p>
    <w:p w:rsidR="00082E2A" w:rsidRPr="003338A5" w:rsidRDefault="00082E2A" w:rsidP="00D97571"/>
    <w:tbl>
      <w:tblPr>
        <w:tblW w:w="0" w:type="auto"/>
        <w:tblInd w:w="-83" w:type="dxa"/>
        <w:tblLook w:val="00BF"/>
      </w:tblPr>
      <w:tblGrid>
        <w:gridCol w:w="6972"/>
      </w:tblGrid>
      <w:tr w:rsidR="00082E2A" w:rsidTr="000557E5">
        <w:trPr>
          <w:trHeight w:val="227"/>
        </w:trPr>
        <w:tc>
          <w:tcPr>
            <w:tcW w:w="6972" w:type="dxa"/>
            <w:shd w:val="clear" w:color="auto" w:fill="D9D9D9"/>
            <w:tcMar>
              <w:top w:w="0" w:type="dxa"/>
              <w:left w:w="0" w:type="dxa"/>
              <w:bottom w:w="0" w:type="dxa"/>
            </w:tcMar>
          </w:tcPr>
          <w:p w:rsidR="00082E2A" w:rsidRDefault="00082E2A" w:rsidP="00D97571">
            <w:pPr>
              <w:pStyle w:val="af3"/>
            </w:pPr>
            <w:r>
              <w:br w:type="page"/>
            </w:r>
            <w:r>
              <w:rPr>
                <w:rFonts w:hint="eastAsia"/>
              </w:rPr>
              <w:t xml:space="preserve">A~Z , 기타 </w:t>
            </w:r>
          </w:p>
        </w:tc>
      </w:tr>
      <w:tr w:rsidR="00082E2A" w:rsidTr="000557E5">
        <w:tc>
          <w:tcPr>
            <w:tcW w:w="6972" w:type="dxa"/>
          </w:tcPr>
          <w:p w:rsidR="00082E2A" w:rsidRDefault="00082E2A" w:rsidP="00D97571"/>
        </w:tc>
      </w:tr>
    </w:tbl>
    <w:p w:rsidR="00162E40" w:rsidRDefault="009A3A21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 xml:space="preserve">" </w:instrText>
      </w:r>
      <w:r w:rsidR="00082E2A">
        <w:rPr>
          <w:rFonts w:hint="eastAsia"/>
        </w:rPr>
        <w:instrText xml:space="preserve">\p A-Z </w:instrText>
      </w:r>
      <w:r w:rsidR="00082E2A">
        <w:instrText>\c "2" \z "10</w:instrText>
      </w:r>
      <w:r w:rsidR="00082E2A">
        <w:rPr>
          <w:rFonts w:hint="eastAsia"/>
        </w:rPr>
        <w:instrText>42</w:instrText>
      </w:r>
      <w:r w:rsidR="00082E2A">
        <w:instrText xml:space="preserve">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>
        <w:lastRenderedPageBreak/>
        <w:t xml:space="preserve">aspx </w:t>
      </w:r>
      <w:r>
        <w:rPr>
          <w:rFonts w:hint="eastAsia"/>
        </w:rPr>
        <w:t>형식의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페이지</w:t>
      </w:r>
      <w:r>
        <w:t xml:space="preserve"> </w:t>
      </w:r>
      <w:r>
        <w:rPr>
          <w:rFonts w:hint="eastAsia"/>
        </w:rPr>
        <w:t>작성</w:t>
      </w:r>
      <w:r>
        <w:tab/>
        <w:t>21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Html </w:t>
      </w:r>
      <w:r>
        <w:rPr>
          <w:rFonts w:hint="eastAsia"/>
        </w:rPr>
        <w:t>방식의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ab/>
        <w:t>32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html </w:t>
      </w:r>
      <w:r>
        <w:rPr>
          <w:rFonts w:hint="eastAsia"/>
        </w:rPr>
        <w:t>형식의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페이지</w:t>
      </w:r>
      <w:r>
        <w:t xml:space="preserve"> </w:t>
      </w:r>
      <w:r>
        <w:rPr>
          <w:rFonts w:hint="eastAsia"/>
        </w:rPr>
        <w:t>작성</w:t>
      </w:r>
      <w:r>
        <w:tab/>
        <w:t>20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HTTP </w:t>
      </w:r>
      <w:r>
        <w:rPr>
          <w:rFonts w:hint="eastAsia"/>
        </w:rPr>
        <w:t>헤더</w:t>
      </w:r>
      <w:r>
        <w:t xml:space="preserve"> </w:t>
      </w:r>
      <w:r>
        <w:rPr>
          <w:rFonts w:hint="eastAsia"/>
        </w:rPr>
        <w:t>설정</w:t>
      </w:r>
      <w:r>
        <w:tab/>
        <w:t>11</w:t>
      </w:r>
    </w:p>
    <w:p w:rsidR="00162E40" w:rsidRDefault="00162E40">
      <w:pPr>
        <w:pStyle w:val="11"/>
        <w:tabs>
          <w:tab w:val="right" w:leader="dot" w:pos="3031"/>
        </w:tabs>
      </w:pPr>
      <w:r>
        <w:t>IIS</w:t>
      </w:r>
      <w:r>
        <w:tab/>
        <w:t>6</w:t>
      </w:r>
    </w:p>
    <w:p w:rsidR="00162E40" w:rsidRDefault="00162E40">
      <w:pPr>
        <w:pStyle w:val="11"/>
        <w:tabs>
          <w:tab w:val="right" w:leader="dot" w:pos="3031"/>
        </w:tabs>
      </w:pPr>
      <w:r>
        <w:lastRenderedPageBreak/>
        <w:t xml:space="preserve">Silverlight  </w:t>
      </w:r>
      <w:r>
        <w:rPr>
          <w:rFonts w:hint="eastAsia"/>
        </w:rPr>
        <w:t>방식의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클라이언트</w:t>
      </w:r>
      <w:r>
        <w:tab/>
        <w:t>31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Silverlight </w:t>
      </w:r>
      <w:r>
        <w:rPr>
          <w:rFonts w:hint="eastAsia"/>
        </w:rPr>
        <w:t>형식의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서버를</w:t>
      </w:r>
      <w:r>
        <w:t xml:space="preserve"> </w:t>
      </w:r>
      <w:r>
        <w:rPr>
          <w:rFonts w:hint="eastAsia"/>
        </w:rPr>
        <w:t>위한</w:t>
      </w:r>
      <w:r>
        <w:t xml:space="preserve"> </w:t>
      </w:r>
      <w:r>
        <w:rPr>
          <w:rFonts w:hint="eastAsia"/>
        </w:rPr>
        <w:t>설정</w:t>
      </w:r>
      <w:r>
        <w:tab/>
        <w:t>18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Silverlight </w:t>
      </w:r>
      <w:r>
        <w:rPr>
          <w:rFonts w:hint="eastAsia"/>
        </w:rPr>
        <w:t>형식의</w:t>
      </w:r>
      <w:r>
        <w:t xml:space="preserve"> </w:t>
      </w:r>
      <w:r>
        <w:rPr>
          <w:rFonts w:hint="eastAsia"/>
        </w:rPr>
        <w:t>웹</w:t>
      </w:r>
      <w:r>
        <w:t xml:space="preserve"> </w:t>
      </w:r>
      <w:r>
        <w:rPr>
          <w:rFonts w:hint="eastAsia"/>
        </w:rPr>
        <w:t>서버를</w:t>
      </w:r>
      <w:r>
        <w:t xml:space="preserve"> </w:t>
      </w:r>
      <w:r>
        <w:rPr>
          <w:rFonts w:hint="eastAsia"/>
        </w:rPr>
        <w:t>위한</w:t>
      </w:r>
      <w:r>
        <w:t xml:space="preserve"> </w:t>
      </w:r>
      <w:r>
        <w:rPr>
          <w:rFonts w:hint="eastAsia"/>
        </w:rPr>
        <w:t>페이지</w:t>
      </w:r>
      <w:r>
        <w:t xml:space="preserve"> </w:t>
      </w:r>
      <w:r>
        <w:rPr>
          <w:rFonts w:hint="eastAsia"/>
        </w:rPr>
        <w:t>작성</w:t>
      </w:r>
      <w:r>
        <w:tab/>
        <w:t>20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web.config </w:t>
      </w:r>
      <w:r>
        <w:rPr>
          <w:rFonts w:hint="eastAsia"/>
        </w:rPr>
        <w:t>파일에서</w:t>
      </w:r>
      <w:r>
        <w:t xml:space="preserve"> </w:t>
      </w:r>
      <w:r>
        <w:rPr>
          <w:rFonts w:hint="eastAsia"/>
        </w:rPr>
        <w:t>설정</w:t>
      </w:r>
      <w:r>
        <w:tab/>
        <w:t>16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Pr="00D17FE5" w:rsidRDefault="009A3A21" w:rsidP="00D97571">
      <w:r>
        <w:lastRenderedPageBreak/>
        <w:fldChar w:fldCharType="end"/>
      </w:r>
    </w:p>
    <w:p w:rsidR="00162E40" w:rsidRDefault="009A3A21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space="425"/>
          <w:docGrid w:type="linesAndChars" w:linePitch="271" w:charSpace="-16"/>
        </w:sectPr>
      </w:pPr>
      <w:r>
        <w:fldChar w:fldCharType="begin"/>
      </w:r>
      <w:r w:rsidR="00082E2A">
        <w:instrText xml:space="preserve"> INDEX \e "</w:instrText>
      </w:r>
      <w:r w:rsidR="00082E2A">
        <w:tab/>
        <w:instrText>" \p "</w:instrText>
      </w:r>
      <w:r w:rsidR="00082E2A">
        <w:rPr>
          <w:rFonts w:hint="eastAsia"/>
        </w:rPr>
        <w:instrText>-9"</w:instrText>
      </w:r>
      <w:r w:rsidR="00082E2A">
        <w:instrText xml:space="preserve"> \c "2" \z "10</w:instrText>
      </w:r>
      <w:r w:rsidR="00082E2A">
        <w:rPr>
          <w:rFonts w:hint="eastAsia"/>
        </w:rPr>
        <w:instrText>42</w:instrText>
      </w:r>
      <w:r w:rsidR="00082E2A">
        <w:instrText xml:space="preserve">" </w:instrText>
      </w:r>
      <w:r>
        <w:fldChar w:fldCharType="separate"/>
      </w:r>
    </w:p>
    <w:p w:rsidR="00162E40" w:rsidRDefault="00162E40">
      <w:pPr>
        <w:pStyle w:val="11"/>
        <w:tabs>
          <w:tab w:val="right" w:leader="dot" w:pos="3031"/>
        </w:tabs>
      </w:pPr>
      <w:r w:rsidRPr="005031EE">
        <w:rPr>
          <w:rFonts w:eastAsia="궁서체"/>
        </w:rPr>
        <w:lastRenderedPageBreak/>
        <w:t>.</w:t>
      </w:r>
      <w:r>
        <w:t>Net Framework</w:t>
      </w:r>
      <w:r>
        <w:tab/>
        <w:t>26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.NET Framework </w:t>
      </w:r>
      <w:r>
        <w:rPr>
          <w:rFonts w:hint="eastAsia"/>
        </w:rPr>
        <w:t>설치</w:t>
      </w:r>
      <w:r>
        <w:tab/>
        <w:t>1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5.x </w:t>
      </w:r>
      <w:r>
        <w:rPr>
          <w:rFonts w:hint="eastAsia"/>
        </w:rPr>
        <w:t>판</w:t>
      </w:r>
      <w:r>
        <w:t xml:space="preserve"> </w:t>
      </w:r>
      <w:r>
        <w:rPr>
          <w:rFonts w:hint="eastAsia"/>
        </w:rPr>
        <w:t>인터넷</w:t>
      </w:r>
      <w:r>
        <w:t xml:space="preserve"> </w:t>
      </w:r>
      <w:r>
        <w:rPr>
          <w:rFonts w:hint="eastAsia"/>
        </w:rPr>
        <w:t>정보</w:t>
      </w:r>
      <w:r>
        <w:t xml:space="preserve"> </w:t>
      </w:r>
      <w:r>
        <w:rPr>
          <w:rFonts w:hint="eastAsia"/>
        </w:rPr>
        <w:t>서비스</w:t>
      </w:r>
      <w:r>
        <w:tab/>
        <w:t>11</w:t>
      </w:r>
    </w:p>
    <w:p w:rsidR="00162E40" w:rsidRDefault="00162E40">
      <w:pPr>
        <w:pStyle w:val="11"/>
        <w:tabs>
          <w:tab w:val="right" w:leader="dot" w:pos="3031"/>
        </w:tabs>
      </w:pPr>
      <w:r>
        <w:lastRenderedPageBreak/>
        <w:t xml:space="preserve">6.x </w:t>
      </w:r>
      <w:r>
        <w:rPr>
          <w:rFonts w:hint="eastAsia"/>
        </w:rPr>
        <w:t>판</w:t>
      </w:r>
      <w:r>
        <w:t xml:space="preserve"> </w:t>
      </w:r>
      <w:r>
        <w:rPr>
          <w:rFonts w:hint="eastAsia"/>
        </w:rPr>
        <w:t>인터넷</w:t>
      </w:r>
      <w:r>
        <w:t xml:space="preserve"> </w:t>
      </w:r>
      <w:r>
        <w:rPr>
          <w:rFonts w:hint="eastAsia"/>
        </w:rPr>
        <w:t>정보</w:t>
      </w:r>
      <w:r>
        <w:t xml:space="preserve"> </w:t>
      </w:r>
      <w:r>
        <w:rPr>
          <w:rFonts w:hint="eastAsia"/>
        </w:rPr>
        <w:t>서비스</w:t>
      </w:r>
      <w:r>
        <w:tab/>
        <w:t>11</w:t>
      </w:r>
    </w:p>
    <w:p w:rsidR="00162E40" w:rsidRDefault="00162E40">
      <w:pPr>
        <w:pStyle w:val="11"/>
        <w:tabs>
          <w:tab w:val="right" w:leader="dot" w:pos="3031"/>
        </w:tabs>
      </w:pPr>
      <w:r>
        <w:t xml:space="preserve">7.x </w:t>
      </w:r>
      <w:r>
        <w:rPr>
          <w:rFonts w:hint="eastAsia"/>
        </w:rPr>
        <w:t>판</w:t>
      </w:r>
      <w:r>
        <w:t xml:space="preserve"> </w:t>
      </w:r>
      <w:r>
        <w:rPr>
          <w:rFonts w:hint="eastAsia"/>
        </w:rPr>
        <w:t>인터넷</w:t>
      </w:r>
      <w:r>
        <w:t xml:space="preserve"> </w:t>
      </w:r>
      <w:r>
        <w:rPr>
          <w:rFonts w:hint="eastAsia"/>
        </w:rPr>
        <w:t>정보</w:t>
      </w:r>
      <w:r>
        <w:t xml:space="preserve"> </w:t>
      </w:r>
      <w:r>
        <w:rPr>
          <w:rFonts w:hint="eastAsia"/>
        </w:rPr>
        <w:t>서비스</w:t>
      </w:r>
      <w:r>
        <w:tab/>
        <w:t>16</w:t>
      </w:r>
    </w:p>
    <w:p w:rsidR="00162E40" w:rsidRDefault="00162E40" w:rsidP="00D97571">
      <w:pPr>
        <w:rPr>
          <w:noProof/>
        </w:rPr>
        <w:sectPr w:rsidR="00162E40" w:rsidSect="00162E40">
          <w:type w:val="continuous"/>
          <w:pgSz w:w="10773" w:h="14175" w:code="9"/>
          <w:pgMar w:top="1418" w:right="1985" w:bottom="1418" w:left="1985" w:header="567" w:footer="851" w:gutter="0"/>
          <w:cols w:num="2" w:space="720"/>
          <w:docGrid w:type="linesAndChars" w:linePitch="271" w:charSpace="-16"/>
        </w:sectPr>
      </w:pPr>
    </w:p>
    <w:p w:rsidR="00082E2A" w:rsidRDefault="009A3A21" w:rsidP="00D97571">
      <w:r>
        <w:lastRenderedPageBreak/>
        <w:fldChar w:fldCharType="end"/>
      </w:r>
    </w:p>
    <w:p w:rsidR="00082E2A" w:rsidRDefault="00082E2A" w:rsidP="00D97571"/>
    <w:p w:rsidR="00082E2A" w:rsidRDefault="00082E2A" w:rsidP="00D97571">
      <w:pPr>
        <w:pStyle w:val="af1"/>
        <w:spacing w:after="677"/>
      </w:pPr>
    </w:p>
    <w:p w:rsidR="00082E2A" w:rsidRDefault="00082E2A" w:rsidP="00D97571">
      <w:pPr>
        <w:pStyle w:val="af1"/>
        <w:spacing w:after="677"/>
      </w:pPr>
    </w:p>
    <w:p w:rsidR="00082E2A" w:rsidRDefault="00082E2A" w:rsidP="00D97571">
      <w:pPr>
        <w:pStyle w:val="af1"/>
        <w:spacing w:after="677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Default="00082E2A" w:rsidP="00D97571">
      <w:pPr>
        <w:pStyle w:val="af"/>
      </w:pPr>
    </w:p>
    <w:p w:rsidR="00082E2A" w:rsidRPr="00082E2A" w:rsidRDefault="00082E2A" w:rsidP="00D97571">
      <w:pPr>
        <w:pStyle w:val="af"/>
      </w:pPr>
    </w:p>
    <w:p w:rsidR="00082E2A" w:rsidRDefault="00082E2A" w:rsidP="00D97571">
      <w:pPr>
        <w:pStyle w:val="af1"/>
        <w:spacing w:after="677"/>
      </w:pPr>
    </w:p>
    <w:p w:rsidR="009176A3" w:rsidRDefault="009176A3" w:rsidP="009176A3">
      <w:pPr>
        <w:pStyle w:val="af1"/>
        <w:spacing w:after="677"/>
      </w:pPr>
    </w:p>
    <w:p w:rsidR="009176A3" w:rsidRDefault="009176A3" w:rsidP="009176A3">
      <w:pPr>
        <w:pStyle w:val="af1"/>
        <w:spacing w:after="677"/>
      </w:pPr>
    </w:p>
    <w:p w:rsidR="009176A3" w:rsidRDefault="009176A3" w:rsidP="009176A3">
      <w:pPr>
        <w:pStyle w:val="af1"/>
        <w:spacing w:after="677"/>
      </w:pPr>
    </w:p>
    <w:p w:rsidR="009176A3" w:rsidRDefault="009176A3" w:rsidP="009176A3">
      <w:pPr>
        <w:pStyle w:val="af1"/>
        <w:spacing w:after="677"/>
      </w:pPr>
    </w:p>
    <w:p w:rsidR="00082E2A" w:rsidRDefault="00082E2A" w:rsidP="00D97571">
      <w:pPr>
        <w:pStyle w:val="af1"/>
        <w:spacing w:after="677"/>
      </w:pPr>
    </w:p>
    <w:p w:rsidR="00082E2A" w:rsidRDefault="00082E2A" w:rsidP="00D97571">
      <w:pPr>
        <w:pStyle w:val="af1"/>
        <w:spacing w:after="677"/>
      </w:pPr>
      <w:r>
        <w:rPr>
          <w:rFonts w:hint="eastAsia"/>
        </w:rPr>
        <w:t>&lt;이 면은 비워두었음&gt;</w:t>
      </w:r>
    </w:p>
    <w:p w:rsidR="00082E2A" w:rsidRPr="00082E2A" w:rsidRDefault="00082E2A" w:rsidP="00D97571">
      <w:pPr>
        <w:pStyle w:val="af"/>
      </w:pPr>
    </w:p>
    <w:sectPr w:rsidR="00082E2A" w:rsidRPr="00082E2A" w:rsidSect="00162E40">
      <w:type w:val="continuous"/>
      <w:pgSz w:w="10773" w:h="14175" w:code="9"/>
      <w:pgMar w:top="1418" w:right="1985" w:bottom="1418" w:left="1985" w:header="567" w:footer="851" w:gutter="0"/>
      <w:cols w:space="425"/>
      <w:docGrid w:type="linesAndChars" w:linePitch="271" w:charSpace="-1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5CC6" w:rsidRDefault="003E5CC6" w:rsidP="00D97571">
      <w:r>
        <w:separator/>
      </w:r>
    </w:p>
  </w:endnote>
  <w:endnote w:type="continuationSeparator" w:id="0">
    <w:p w:rsidR="003E5CC6" w:rsidRDefault="003E5CC6" w:rsidP="00D975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HY신명조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HY견고딕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Y헤드라인M">
    <w:panose1 w:val="02030600000101010101"/>
    <w:charset w:val="81"/>
    <w:family w:val="roman"/>
    <w:pitch w:val="variable"/>
    <w:sig w:usb0="00000001" w:usb1="09060000" w:usb2="00000010" w:usb3="00000000" w:csb0="00080000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중고딕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HY견명조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궁서체">
    <w:panose1 w:val="02030609000101010101"/>
    <w:charset w:val="81"/>
    <w:family w:val="roman"/>
    <w:pitch w:val="fixed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5CC6" w:rsidRDefault="003E5CC6" w:rsidP="00D97571">
      <w:r>
        <w:separator/>
      </w:r>
    </w:p>
  </w:footnote>
  <w:footnote w:type="continuationSeparator" w:id="0">
    <w:p w:rsidR="003E5CC6" w:rsidRDefault="003E5CC6" w:rsidP="00D9757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9BE" w:rsidRPr="009E180F" w:rsidRDefault="002369BE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48" type="#_x0000_t202" style="position:absolute;left:0;text-align:left;margin-left:14.6pt;margin-top:117.65pt;width:35pt;height:142.9pt;z-index:251730944;mso-position-horizontal-relative:page;mso-position-vertical-relative:page" filled="f" stroked="f">
          <v:textbox style="layout-flow:vertical;mso-next-textbox:#_x0000_s1248">
            <w:txbxContent>
              <w:p w:rsidR="002369BE" w:rsidRDefault="002369BE" w:rsidP="00D97571">
                <w:r>
                  <w:rPr>
                    <w:rStyle w:val="1Char2"/>
                    <w:b/>
                  </w:rPr>
                  <w:t>autobase</w:t>
                </w:r>
                <w:r>
                  <w:rPr>
                    <w:rStyle w:val="1Char2"/>
                    <w:rFonts w:hint="eastAsia"/>
                    <w:b/>
                  </w:rPr>
                  <w:t xml:space="preserve"> </w:t>
                </w:r>
                <w:r w:rsidRPr="0071396E">
                  <w:rPr>
                    <w:rStyle w:val="1Char2"/>
                    <w:rFonts w:hint="eastAsia"/>
                    <w:b/>
                  </w:rPr>
                  <w:t>10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사용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설명서</w:t>
                </w:r>
              </w:p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</w:txbxContent>
          </v:textbox>
          <w10:wrap anchorx="page" anchory="page"/>
        </v:shape>
      </w:pict>
    </w:r>
    <w:r>
      <w:rPr>
        <w:noProof/>
      </w:rPr>
      <w:drawing>
        <wp:anchor distT="0" distB="0" distL="114300" distR="114300" simplePos="0" relativeHeight="251732992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48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shape id="_x0000_s1249" type="#_x0000_t202" style="position:absolute;left:0;text-align:left;margin-left:19.55pt;margin-top:48.2pt;width:29.6pt;height:61.05pt;z-index:251731968;mso-position-horizontal-relative:page;mso-position-vertical-relative:page" filled="f" stroked="f">
          <v:textbox style="layout-flow:vertical;mso-next-textbox:#_x0000_s1249">
            <w:txbxContent>
              <w:p w:rsidR="002369BE" w:rsidRDefault="002369BE" w:rsidP="00D935BE">
                <w:pPr>
                  <w:jc w:val="right"/>
                </w:pPr>
                <w:r>
                  <w:rPr>
                    <w:rStyle w:val="3Char0"/>
                    <w:rFonts w:hint="eastAsia"/>
                  </w:rPr>
                  <w:t>차</w:t>
                </w:r>
                <w:r w:rsidRPr="00BE0D8D">
                  <w:rPr>
                    <w:rStyle w:val="3Char0"/>
                    <w:rFonts w:hint="eastAsia"/>
                  </w:rPr>
                  <w:t>례</w:t>
                </w: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>
                  <w:rPr>
                    <w:rStyle w:val="aff3"/>
                    <w:position w:val="-2"/>
                  </w:rPr>
                  <w:fldChar w:fldCharType="separate"/>
                </w:r>
                <w:r>
                  <w:rPr>
                    <w:rStyle w:val="aff3"/>
                    <w:noProof/>
                    <w:position w:val="-2"/>
                  </w:rPr>
                  <w:t>2</w:t>
                </w:r>
                <w:r>
                  <w:rPr>
                    <w:rStyle w:val="aff3"/>
                    <w:position w:val="-2"/>
                  </w:rPr>
                  <w:fldChar w:fldCharType="end"/>
                </w: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1660" w:rsidRPr="009E180F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33" type="#_x0000_t202" style="position:absolute;left:0;text-align:left;margin-left:14.6pt;margin-top:117.65pt;width:35pt;height:142.9pt;z-index:251720704;mso-position-horizontal-relative:page;mso-position-vertical-relative:page" filled="f" stroked="f">
          <v:textbox style="layout-flow:vertical;mso-next-textbox:#_x0000_s1233">
            <w:txbxContent>
              <w:p w:rsidR="00621660" w:rsidRDefault="00621660" w:rsidP="00D97571">
                <w:r>
                  <w:rPr>
                    <w:rStyle w:val="1Char2"/>
                    <w:b/>
                  </w:rPr>
                  <w:t>autobase</w:t>
                </w:r>
                <w:r>
                  <w:rPr>
                    <w:rStyle w:val="1Char2"/>
                    <w:rFonts w:hint="eastAsia"/>
                    <w:b/>
                  </w:rPr>
                  <w:t xml:space="preserve"> </w:t>
                </w:r>
                <w:r w:rsidRPr="0071396E">
                  <w:rPr>
                    <w:rStyle w:val="1Char2"/>
                    <w:rFonts w:hint="eastAsia"/>
                    <w:b/>
                  </w:rPr>
                  <w:t>10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사용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설명서</w:t>
                </w:r>
              </w:p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  <w:p w:rsidR="00621660" w:rsidRDefault="00621660" w:rsidP="00D97571"/>
            </w:txbxContent>
          </v:textbox>
          <w10:wrap anchorx="page" anchory="page"/>
        </v:shape>
      </w:pict>
    </w:r>
    <w:r>
      <w:rPr>
        <w:noProof/>
      </w:rPr>
      <w:pict>
        <v:shape id="_x0000_s1234" type="#_x0000_t202" style="position:absolute;left:0;text-align:left;margin-left:20.15pt;margin-top:48.2pt;width:29.6pt;height:61.05pt;z-index:251721728;mso-position-horizontal-relative:page;mso-position-vertical-relative:page" filled="f" stroked="f">
          <v:textbox style="layout-flow:vertical;mso-next-textbox:#_x0000_s1234">
            <w:txbxContent>
              <w:p w:rsidR="00621660" w:rsidRDefault="00621660" w:rsidP="00D97571">
                <w:pPr>
                  <w:jc w:val="right"/>
                </w:pPr>
                <w:r>
                  <w:rPr>
                    <w:rStyle w:val="aff3"/>
                    <w:rFonts w:hint="eastAsia"/>
                    <w:position w:val="-2"/>
                  </w:rPr>
                  <w:t xml:space="preserve">  </w:t>
                </w:r>
                <w:r w:rsidRPr="00621660">
                  <w:rPr>
                    <w:rStyle w:val="3Char0"/>
                    <w:rFonts w:hint="eastAsia"/>
                  </w:rPr>
                  <w:t>색인</w:t>
                </w:r>
                <w:r>
                  <w:rPr>
                    <w:rStyle w:val="3Char0"/>
                    <w:rFonts w:hint="eastAsia"/>
                  </w:rPr>
                  <w:t xml:space="preserve"> </w:t>
                </w:r>
                <w:r>
                  <w:rPr>
                    <w:rStyle w:val="aff3"/>
                    <w:rFonts w:hint="eastAsia"/>
                    <w:position w:val="-2"/>
                  </w:rPr>
                  <w:t xml:space="preserve"> 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2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621660" w:rsidRDefault="00621660" w:rsidP="00D97571">
                <w:pPr>
                  <w:jc w:val="right"/>
                </w:pPr>
              </w:p>
              <w:p w:rsidR="00621660" w:rsidRDefault="00621660" w:rsidP="00D97571">
                <w:pPr>
                  <w:jc w:val="right"/>
                </w:pPr>
              </w:p>
              <w:p w:rsidR="00621660" w:rsidRDefault="00621660" w:rsidP="00D97571">
                <w:pPr>
                  <w:jc w:val="right"/>
                </w:pPr>
              </w:p>
              <w:p w:rsidR="00621660" w:rsidRDefault="00621660" w:rsidP="00D97571">
                <w:pPr>
                  <w:jc w:val="right"/>
                </w:pPr>
              </w:p>
              <w:p w:rsidR="00621660" w:rsidRDefault="00621660" w:rsidP="00D97571">
                <w:pPr>
                  <w:jc w:val="right"/>
                </w:pPr>
              </w:p>
            </w:txbxContent>
          </v:textbox>
          <w10:wrap anchorx="page" anchory="page"/>
        </v:shape>
      </w:pict>
    </w:r>
    <w:r w:rsidR="00621660">
      <w:rPr>
        <w:noProof/>
      </w:rPr>
      <w:drawing>
        <wp:anchor distT="0" distB="0" distL="114300" distR="114300" simplePos="0" relativeHeight="251722752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70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9BE" w:rsidRPr="00E35000" w:rsidRDefault="002369BE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46" type="#_x0000_t202" style="position:absolute;left:0;text-align:left;margin-left:488.05pt;margin-top:117.65pt;width:35pt;height:142.9pt;z-index:251726848;mso-position-horizontal-relative:page;mso-position-vertical-relative:page" filled="f" stroked="f">
          <v:textbox style="layout-flow:vertical;mso-next-textbox:#_x0000_s1246">
            <w:txbxContent>
              <w:p w:rsidR="002369BE" w:rsidRDefault="002369BE" w:rsidP="00D97571">
                <w:r>
                  <w:rPr>
                    <w:rStyle w:val="1Char2"/>
                    <w:b/>
                  </w:rPr>
                  <w:t>autobase</w:t>
                </w:r>
                <w:r>
                  <w:rPr>
                    <w:rStyle w:val="1Char2"/>
                    <w:rFonts w:hint="eastAsia"/>
                    <w:b/>
                  </w:rPr>
                  <w:t xml:space="preserve"> </w:t>
                </w:r>
                <w:r w:rsidRPr="0071396E">
                  <w:rPr>
                    <w:rStyle w:val="1Char2"/>
                    <w:rFonts w:hint="eastAsia"/>
                    <w:b/>
                  </w:rPr>
                  <w:t>10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사용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설명서</w:t>
                </w:r>
              </w:p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</w:txbxContent>
          </v:textbox>
          <w10:wrap anchorx="page" anchory="page"/>
        </v:shape>
      </w:pict>
    </w:r>
    <w:r>
      <w:rPr>
        <w:noProof/>
      </w:rPr>
      <w:drawing>
        <wp:anchor distT="0" distB="0" distL="114300" distR="114300" simplePos="0" relativeHeight="251728896" behindDoc="1" locked="0" layoutInCell="1" allowOverlap="1">
          <wp:simplePos x="0" y="0"/>
          <wp:positionH relativeFrom="page">
            <wp:posOffset>6012815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37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shape id="_x0000_s1247" type="#_x0000_t202" style="position:absolute;left:0;text-align:left;margin-left:493pt;margin-top:48.2pt;width:29.6pt;height:61.05pt;z-index:251727872;mso-position-horizontal-relative:page;mso-position-vertical-relative:page" filled="f" stroked="f">
          <v:textbox style="layout-flow:vertical;mso-next-textbox:#_x0000_s1247">
            <w:txbxContent>
              <w:p w:rsidR="002369BE" w:rsidRDefault="002369BE" w:rsidP="00D935BE">
                <w:pPr>
                  <w:jc w:val="right"/>
                </w:pPr>
                <w:r w:rsidRPr="00BE0D8D">
                  <w:rPr>
                    <w:rStyle w:val="3Char0"/>
                    <w:rFonts w:hint="eastAsia"/>
                  </w:rPr>
                  <w:t>차례</w:t>
                </w: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>
                  <w:rPr>
                    <w:rStyle w:val="aff3"/>
                    <w:position w:val="-2"/>
                  </w:rPr>
                  <w:fldChar w:fldCharType="separate"/>
                </w:r>
                <w:r>
                  <w:rPr>
                    <w:rStyle w:val="aff3"/>
                    <w:noProof/>
                    <w:position w:val="-2"/>
                  </w:rPr>
                  <w:t>1</w:t>
                </w:r>
                <w:r>
                  <w:rPr>
                    <w:rStyle w:val="aff3"/>
                    <w:position w:val="-2"/>
                  </w:rPr>
                  <w:fldChar w:fldCharType="end"/>
                </w: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  <w:p w:rsidR="002369BE" w:rsidRDefault="002369BE" w:rsidP="00D935BE">
                <w:pPr>
                  <w:jc w:val="right"/>
                </w:pPr>
              </w:p>
            </w:txbxContent>
          </v:textbox>
          <w10:wrap anchorx="page" anchory="page"/>
        </v:shape>
      </w:pict>
    </w:r>
    <w:r>
      <w:rPr>
        <w:noProof/>
      </w:rPr>
      <w:pict>
        <v:rect id="_x0000_s1245" style="position:absolute;left:0;text-align:left;margin-left:-88.85pt;margin-top:137.4pt;width:40pt;height:176.15pt;z-index:251725824;mso-position-horizontal-relative:text;mso-position-vertical-relative:text" stroked="f"/>
      </w:pict>
    </w:r>
    <w:r>
      <w:rPr>
        <w:noProof/>
      </w:rPr>
      <w:pict>
        <v:shape id="_x0000_s1244" type="#_x0000_t202" style="position:absolute;left:0;text-align:left;margin-left:-80pt;margin-top:165.05pt;width:35pt;height:142.9pt;z-index:251724800;mso-position-horizontal-relative:text;mso-position-vertical-relative:text" stroked="f">
          <v:textbox style="layout-flow:vertical;mso-next-textbox:#_x0000_s1244">
            <w:txbxContent>
              <w:p w:rsidR="002369BE" w:rsidRDefault="002369BE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  <w:p w:rsidR="002369BE" w:rsidRDefault="002369BE" w:rsidP="00D97571"/>
            </w:txbxContent>
          </v:textbox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7192" w:rsidRPr="009E180F" w:rsidRDefault="00847192" w:rsidP="00D97571">
    <w:pPr>
      <w:pStyle w:val="a7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7192" w:rsidRPr="00E35000" w:rsidRDefault="009A3A21" w:rsidP="00D97571">
    <w:pPr>
      <w:pStyle w:val="a7"/>
    </w:pPr>
    <w:r>
      <w:rPr>
        <w:noProof/>
      </w:rPr>
      <w:pict>
        <v:rect id="_x0000_s1224" style="position:absolute;left:0;text-align:left;margin-left:-88.85pt;margin-top:137.4pt;width:40pt;height:176.15pt;z-index:251718656" stroked="f"/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23" type="#_x0000_t202" style="position:absolute;left:0;text-align:left;margin-left:-80pt;margin-top:165.05pt;width:35pt;height:142.9pt;z-index:251717632" stroked="f">
          <v:textbox style="layout-flow:vertical;mso-next-textbox:#_x0000_s1223">
            <w:txbxContent>
              <w:p w:rsidR="00847192" w:rsidRDefault="00847192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  <w:p w:rsidR="00847192" w:rsidRDefault="00847192" w:rsidP="00D97571"/>
            </w:txbxContent>
          </v:textbox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8BC" w:rsidRPr="009E180F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07" type="#_x0000_t202" style="position:absolute;left:0;text-align:left;margin-left:14.6pt;margin-top:117.65pt;width:35pt;height:142.9pt;z-index:251691008;mso-position-horizontal-relative:page;mso-position-vertical-relative:page" filled="f" stroked="f">
          <v:textbox style="layout-flow:vertical;mso-next-textbox:#_x0000_s1207">
            <w:txbxContent>
              <w:p w:rsidR="005B38BC" w:rsidRDefault="005B38BC" w:rsidP="00D97571">
                <w:r>
                  <w:rPr>
                    <w:rStyle w:val="1Char2"/>
                    <w:b/>
                  </w:rPr>
                  <w:t>autobase</w:t>
                </w:r>
                <w:r>
                  <w:rPr>
                    <w:rStyle w:val="1Char2"/>
                    <w:rFonts w:hint="eastAsia"/>
                    <w:b/>
                  </w:rPr>
                  <w:t xml:space="preserve"> </w:t>
                </w:r>
                <w:r w:rsidRPr="0071396E">
                  <w:rPr>
                    <w:rStyle w:val="1Char2"/>
                    <w:rFonts w:hint="eastAsia"/>
                    <w:b/>
                  </w:rPr>
                  <w:t>10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사용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설명서</w:t>
                </w:r>
              </w:p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</w:txbxContent>
          </v:textbox>
          <w10:wrap anchorx="page" anchory="page"/>
        </v:shape>
      </w:pict>
    </w:r>
    <w:r>
      <w:rPr>
        <w:noProof/>
      </w:rPr>
      <w:pict>
        <v:shape id="_x0000_s1208" type="#_x0000_t202" style="position:absolute;left:0;text-align:left;margin-left:20.15pt;margin-top:48.2pt;width:29.6pt;height:61.05pt;z-index:251692032;mso-position-horizontal-relative:page;mso-position-vertical-relative:page" filled="f" stroked="f">
          <v:textbox style="layout-flow:vertical;mso-next-textbox:#_x0000_s1208">
            <w:txbxContent>
              <w:p w:rsidR="005B38BC" w:rsidRDefault="005B38BC" w:rsidP="00D97571">
                <w:pPr>
                  <w:jc w:val="right"/>
                </w:pP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2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5B38BC" w:rsidRDefault="005B38BC" w:rsidP="00D97571">
                <w:pPr>
                  <w:jc w:val="right"/>
                </w:pPr>
              </w:p>
              <w:p w:rsidR="005B38BC" w:rsidRDefault="005B38BC" w:rsidP="00D97571">
                <w:pPr>
                  <w:jc w:val="right"/>
                </w:pPr>
              </w:p>
              <w:p w:rsidR="005B38BC" w:rsidRDefault="005B38BC" w:rsidP="00D97571">
                <w:pPr>
                  <w:jc w:val="right"/>
                </w:pPr>
              </w:p>
              <w:p w:rsidR="005B38BC" w:rsidRDefault="005B38BC" w:rsidP="00D97571">
                <w:pPr>
                  <w:jc w:val="right"/>
                </w:pPr>
              </w:p>
              <w:p w:rsidR="005B38BC" w:rsidRDefault="005B38BC" w:rsidP="00D97571">
                <w:pPr>
                  <w:jc w:val="right"/>
                </w:pPr>
              </w:p>
            </w:txbxContent>
          </v:textbox>
          <w10:wrap anchorx="page" anchory="page"/>
        </v:shape>
      </w:pict>
    </w:r>
    <w:r w:rsidR="005B38BC">
      <w:rPr>
        <w:noProof/>
      </w:rPr>
      <w:drawing>
        <wp:anchor distT="0" distB="0" distL="114300" distR="114300" simplePos="0" relativeHeight="25169305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71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8BC" w:rsidRPr="00E35000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02" type="#_x0000_t202" style="position:absolute;left:0;text-align:left;margin-left:494.3pt;margin-top:48.2pt;width:29.6pt;height:61.05pt;z-index:251687936;mso-position-horizontal-relative:page;mso-position-vertical-relative:page" filled="f" stroked="f">
          <v:textbox style="layout-flow:vertical;mso-next-textbox:#_x0000_s1202">
            <w:txbxContent>
              <w:p w:rsidR="005B38BC" w:rsidRDefault="005B38BC" w:rsidP="00C22531">
                <w:pPr>
                  <w:jc w:val="right"/>
                </w:pP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1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5B38BC" w:rsidRDefault="005B38BC" w:rsidP="00C22531">
                <w:pPr>
                  <w:jc w:val="right"/>
                </w:pPr>
              </w:p>
              <w:p w:rsidR="005B38BC" w:rsidRDefault="005B38BC" w:rsidP="00C22531">
                <w:pPr>
                  <w:jc w:val="right"/>
                </w:pPr>
              </w:p>
              <w:p w:rsidR="005B38BC" w:rsidRDefault="005B38BC" w:rsidP="00C22531">
                <w:pPr>
                  <w:jc w:val="right"/>
                </w:pPr>
              </w:p>
              <w:p w:rsidR="005B38BC" w:rsidRDefault="005B38BC" w:rsidP="00C22531">
                <w:pPr>
                  <w:jc w:val="right"/>
                </w:pPr>
              </w:p>
              <w:p w:rsidR="005B38BC" w:rsidRDefault="005B38BC" w:rsidP="00C22531">
                <w:pPr>
                  <w:jc w:val="right"/>
                </w:pPr>
              </w:p>
            </w:txbxContent>
          </v:textbox>
          <w10:wrap anchorx="page" anchory="page"/>
        </v:shape>
      </w:pict>
    </w:r>
    <w:r>
      <w:rPr>
        <w:noProof/>
      </w:rPr>
      <w:pict>
        <v:shape id="_x0000_s1201" type="#_x0000_t202" style="position:absolute;left:0;text-align:left;margin-left:487.55pt;margin-top:117.65pt;width:35pt;height:142.9pt;z-index:251686912;mso-position-horizontal-relative:page;mso-position-vertical-relative:page" filled="f" stroked="f">
          <v:textbox style="layout-flow:vertical;mso-next-textbox:#_x0000_s1201">
            <w:txbxContent>
              <w:p w:rsidR="005B38BC" w:rsidRPr="005B38BC" w:rsidRDefault="005B38BC" w:rsidP="00D97571">
                <w:pPr>
                  <w:rPr>
                    <w:kern w:val="2"/>
                  </w:rPr>
                </w:pPr>
                <w:r w:rsidRPr="005B38BC">
                  <w:rPr>
                    <w:rStyle w:val="3Char0"/>
                    <w:rFonts w:hint="eastAsia"/>
                    <w:b/>
                  </w:rPr>
                  <w:t>제</w:t>
                </w:r>
                <w:r w:rsidRPr="005B38BC">
                  <w:rPr>
                    <w:rStyle w:val="3Char0"/>
                    <w:rFonts w:hint="eastAsia"/>
                    <w:b/>
                  </w:rPr>
                  <w:t xml:space="preserve"> 1 </w:t>
                </w:r>
                <w:r w:rsidRPr="005B38BC">
                  <w:rPr>
                    <w:rStyle w:val="3Char0"/>
                    <w:rFonts w:hint="eastAsia"/>
                    <w:b/>
                  </w:rPr>
                  <w:t>장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</w:p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</w:txbxContent>
          </v:textbox>
          <w10:wrap anchorx="page" anchory="page"/>
        </v:shape>
      </w:pict>
    </w:r>
    <w:r w:rsidR="005B38BC">
      <w:rPr>
        <w:noProof/>
      </w:rPr>
      <w:drawing>
        <wp:anchor distT="0" distB="0" distL="114300" distR="114300" simplePos="0" relativeHeight="251688960" behindDoc="1" locked="0" layoutInCell="1" allowOverlap="1">
          <wp:simplePos x="0" y="0"/>
          <wp:positionH relativeFrom="page">
            <wp:posOffset>6012815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68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rect id="_x0000_s1200" style="position:absolute;left:0;text-align:left;margin-left:-88.85pt;margin-top:137.4pt;width:40pt;height:176.15pt;z-index:251685888;mso-position-horizontal-relative:text;mso-position-vertical-relative:text" stroked="f"/>
      </w:pict>
    </w:r>
    <w:r>
      <w:rPr>
        <w:noProof/>
      </w:rPr>
      <w:pict>
        <v:shape id="_x0000_s1199" type="#_x0000_t202" style="position:absolute;left:0;text-align:left;margin-left:-80pt;margin-top:165.05pt;width:35pt;height:142.9pt;z-index:251684864;mso-position-horizontal-relative:text;mso-position-vertical-relative:text" stroked="f">
          <v:textbox style="layout-flow:vertical;mso-next-textbox:#_x0000_s1199">
            <w:txbxContent>
              <w:p w:rsidR="005B38BC" w:rsidRDefault="005B38BC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  <w:p w:rsidR="005B38BC" w:rsidRDefault="005B38BC" w:rsidP="00D97571"/>
            </w:txbxContent>
          </v:textbox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7AC" w:rsidRPr="00E35000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16" type="#_x0000_t202" style="position:absolute;left:0;text-align:left;margin-left:493.6pt;margin-top:48.2pt;width:29.6pt;height:61.05pt;z-index:251704320;mso-position-horizontal-relative:page;mso-position-vertical-relative:page" filled="f" stroked="f">
          <v:textbox style="layout-flow:vertical;mso-next-textbox:#_x0000_s1216">
            <w:txbxContent>
              <w:p w:rsidR="008627AC" w:rsidRDefault="008627AC" w:rsidP="00C22531">
                <w:pPr>
                  <w:jc w:val="right"/>
                </w:pP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35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8627AC" w:rsidRDefault="008627AC" w:rsidP="00C22531">
                <w:pPr>
                  <w:jc w:val="right"/>
                </w:pPr>
              </w:p>
              <w:p w:rsidR="008627AC" w:rsidRDefault="008627AC" w:rsidP="00C22531">
                <w:pPr>
                  <w:jc w:val="right"/>
                </w:pPr>
              </w:p>
              <w:p w:rsidR="008627AC" w:rsidRDefault="008627AC" w:rsidP="00C22531">
                <w:pPr>
                  <w:jc w:val="right"/>
                </w:pPr>
              </w:p>
              <w:p w:rsidR="008627AC" w:rsidRDefault="008627AC" w:rsidP="00C22531">
                <w:pPr>
                  <w:jc w:val="right"/>
                </w:pPr>
              </w:p>
              <w:p w:rsidR="008627AC" w:rsidRDefault="008627AC" w:rsidP="00C22531">
                <w:pPr>
                  <w:jc w:val="right"/>
                </w:pPr>
              </w:p>
              <w:p w:rsidR="00B72A2C" w:rsidRDefault="00B72A2C" w:rsidP="00D97571"/>
            </w:txbxContent>
          </v:textbox>
          <w10:wrap anchorx="page" anchory="page"/>
        </v:shape>
      </w:pict>
    </w:r>
    <w:r>
      <w:rPr>
        <w:noProof/>
      </w:rPr>
      <w:pict>
        <v:shape id="_x0000_s1215" type="#_x0000_t202" style="position:absolute;left:0;text-align:left;margin-left:487.55pt;margin-top:117.65pt;width:35pt;height:142.9pt;z-index:251703296;mso-position-horizontal-relative:page;mso-position-vertical-relative:page" filled="f" stroked="f">
          <v:textbox style="layout-flow:vertical;mso-next-textbox:#_x0000_s1215">
            <w:txbxContent>
              <w:p w:rsidR="008627AC" w:rsidRPr="005B38BC" w:rsidRDefault="008627AC" w:rsidP="00D97571">
                <w:pPr>
                  <w:rPr>
                    <w:kern w:val="2"/>
                  </w:rPr>
                </w:pPr>
                <w:r w:rsidRPr="005B38BC">
                  <w:rPr>
                    <w:rStyle w:val="3Char0"/>
                    <w:rFonts w:hint="eastAsia"/>
                    <w:b/>
                  </w:rPr>
                  <w:t>제</w:t>
                </w:r>
                <w:r w:rsidRPr="005B38BC">
                  <w:rPr>
                    <w:rStyle w:val="3Char0"/>
                    <w:rFonts w:hint="eastAsia"/>
                    <w:b/>
                  </w:rPr>
                  <w:t xml:space="preserve"> </w:t>
                </w:r>
                <w:r>
                  <w:rPr>
                    <w:rStyle w:val="3Char0"/>
                    <w:rFonts w:hint="eastAsia"/>
                    <w:b/>
                  </w:rPr>
                  <w:t>2</w:t>
                </w:r>
                <w:r w:rsidRPr="005B38BC">
                  <w:rPr>
                    <w:rStyle w:val="3Char0"/>
                    <w:rFonts w:hint="eastAsia"/>
                    <w:b/>
                  </w:rPr>
                  <w:t xml:space="preserve"> </w:t>
                </w:r>
                <w:r w:rsidRPr="005B38BC">
                  <w:rPr>
                    <w:rStyle w:val="3Char0"/>
                    <w:rFonts w:hint="eastAsia"/>
                    <w:b/>
                  </w:rPr>
                  <w:t>장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>
                  <w:rPr>
                    <w:rStyle w:val="3Char0"/>
                    <w:rFonts w:hint="eastAsia"/>
                  </w:rPr>
                  <w:t>클라이언트의</w:t>
                </w:r>
                <w:r>
                  <w:rPr>
                    <w:rStyle w:val="3Char0"/>
                    <w:rFonts w:hint="eastAsia"/>
                  </w:rPr>
                  <w:t xml:space="preserve"> </w:t>
                </w:r>
                <w:r>
                  <w:rPr>
                    <w:rStyle w:val="3Char0"/>
                    <w:rFonts w:hint="eastAsia"/>
                  </w:rPr>
                  <w:t>설정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</w:p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B72A2C" w:rsidRDefault="00B72A2C" w:rsidP="00D97571"/>
            </w:txbxContent>
          </v:textbox>
          <w10:wrap anchorx="page" anchory="page"/>
        </v:shape>
      </w:pict>
    </w:r>
    <w:r w:rsidR="008627AC">
      <w:rPr>
        <w:noProof/>
      </w:rPr>
      <w:drawing>
        <wp:anchor distT="0" distB="0" distL="114300" distR="114300" simplePos="0" relativeHeight="251705344" behindDoc="1" locked="0" layoutInCell="1" allowOverlap="1">
          <wp:simplePos x="0" y="0"/>
          <wp:positionH relativeFrom="page">
            <wp:posOffset>6012815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83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rect id="_x0000_s1214" style="position:absolute;left:0;text-align:left;margin-left:-88.85pt;margin-top:137.4pt;width:40pt;height:176.15pt;z-index:251702272;mso-position-horizontal-relative:text;mso-position-vertical-relative:text" stroked="f"/>
      </w:pict>
    </w:r>
    <w:r>
      <w:rPr>
        <w:noProof/>
      </w:rPr>
      <w:pict>
        <v:shape id="_x0000_s1213" type="#_x0000_t202" style="position:absolute;left:0;text-align:left;margin-left:-80pt;margin-top:165.05pt;width:35pt;height:142.9pt;z-index:251701248;mso-position-horizontal-relative:text;mso-position-vertical-relative:text" stroked="f">
          <v:textbox style="layout-flow:vertical;mso-next-textbox:#_x0000_s1213">
            <w:txbxContent>
              <w:p w:rsidR="008627AC" w:rsidRDefault="008627AC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8627AC" w:rsidRDefault="008627AC" w:rsidP="00D97571"/>
              <w:p w:rsidR="00B72A2C" w:rsidRDefault="00B72A2C" w:rsidP="00D97571"/>
            </w:txbxContent>
          </v:textbox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2531" w:rsidRPr="00E35000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12" type="#_x0000_t202" style="position:absolute;left:0;text-align:left;margin-left:493.6pt;margin-top:48.2pt;width:29.6pt;height:61.05pt;z-index:251698176;mso-position-horizontal-relative:page;mso-position-vertical-relative:page" filled="f" stroked="f">
          <v:textbox style="layout-flow:vertical;mso-next-textbox:#_x0000_s1212">
            <w:txbxContent>
              <w:p w:rsidR="00C22531" w:rsidRDefault="00C22531" w:rsidP="00C22531">
                <w:pPr>
                  <w:jc w:val="right"/>
                </w:pPr>
                <w:r>
                  <w:rPr>
                    <w:rStyle w:val="aff3"/>
                    <w:rFonts w:hint="eastAsia"/>
                    <w:position w:val="-2"/>
                  </w:rPr>
                  <w:t xml:space="preserve">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39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C22531" w:rsidRDefault="00C22531" w:rsidP="00C22531">
                <w:pPr>
                  <w:jc w:val="right"/>
                </w:pPr>
              </w:p>
              <w:p w:rsidR="00C22531" w:rsidRDefault="00C22531" w:rsidP="00C22531">
                <w:pPr>
                  <w:jc w:val="right"/>
                </w:pPr>
              </w:p>
              <w:p w:rsidR="00C22531" w:rsidRDefault="00C22531" w:rsidP="00C22531">
                <w:pPr>
                  <w:jc w:val="right"/>
                </w:pPr>
              </w:p>
              <w:p w:rsidR="00C22531" w:rsidRDefault="00C22531" w:rsidP="00C22531">
                <w:pPr>
                  <w:jc w:val="right"/>
                </w:pPr>
              </w:p>
              <w:p w:rsidR="00C22531" w:rsidRDefault="00C22531" w:rsidP="00C22531">
                <w:pPr>
                  <w:jc w:val="right"/>
                </w:pPr>
              </w:p>
              <w:p w:rsidR="00B72A2C" w:rsidRDefault="00B72A2C" w:rsidP="00D97571"/>
            </w:txbxContent>
          </v:textbox>
          <w10:wrap anchorx="page" anchory="page"/>
        </v:shape>
      </w:pict>
    </w:r>
    <w:r>
      <w:rPr>
        <w:noProof/>
      </w:rPr>
      <w:pict>
        <v:shape id="_x0000_s1211" type="#_x0000_t202" style="position:absolute;left:0;text-align:left;margin-left:487.55pt;margin-top:117.65pt;width:35pt;height:142.9pt;z-index:251697152;mso-position-horizontal-relative:page;mso-position-vertical-relative:page" filled="f" stroked="f">
          <v:textbox style="layout-flow:vertical;mso-next-textbox:#_x0000_s1211">
            <w:txbxContent>
              <w:p w:rsidR="00C22531" w:rsidRPr="005B38BC" w:rsidRDefault="00C22531" w:rsidP="00D97571">
                <w:pPr>
                  <w:rPr>
                    <w:kern w:val="2"/>
                  </w:rPr>
                </w:pPr>
                <w:r w:rsidRPr="005B38BC">
                  <w:rPr>
                    <w:rStyle w:val="3Char0"/>
                    <w:rFonts w:hint="eastAsia"/>
                    <w:b/>
                  </w:rPr>
                  <w:t>제</w:t>
                </w:r>
                <w:r w:rsidRPr="005B38BC">
                  <w:rPr>
                    <w:rStyle w:val="3Char0"/>
                    <w:rFonts w:hint="eastAsia"/>
                    <w:b/>
                  </w:rPr>
                  <w:t xml:space="preserve"> </w:t>
                </w:r>
                <w:r w:rsidR="005E0D38">
                  <w:rPr>
                    <w:rStyle w:val="3Char0"/>
                    <w:rFonts w:hint="eastAsia"/>
                    <w:b/>
                  </w:rPr>
                  <w:t>3</w:t>
                </w:r>
                <w:r w:rsidRPr="005B38BC">
                  <w:rPr>
                    <w:rStyle w:val="3Char0"/>
                    <w:rFonts w:hint="eastAsia"/>
                    <w:b/>
                  </w:rPr>
                  <w:t xml:space="preserve"> </w:t>
                </w:r>
                <w:r w:rsidRPr="005B38BC">
                  <w:rPr>
                    <w:rStyle w:val="3Char0"/>
                    <w:rFonts w:hint="eastAsia"/>
                    <w:b/>
                  </w:rPr>
                  <w:t>장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="00776AF6" w:rsidRPr="00776AF6">
                  <w:rPr>
                    <w:rFonts w:hint="eastAsia"/>
                  </w:rPr>
                  <w:t xml:space="preserve"> </w:t>
                </w:r>
                <w:r w:rsidR="00776AF6" w:rsidRPr="00776AF6">
                  <w:rPr>
                    <w:rStyle w:val="3Char0"/>
                    <w:rFonts w:hint="eastAsia"/>
                  </w:rPr>
                  <w:t>설치</w:t>
                </w:r>
                <w:r w:rsidR="00776AF6" w:rsidRPr="00776AF6">
                  <w:rPr>
                    <w:rStyle w:val="3Char0"/>
                    <w:rFonts w:hint="eastAsia"/>
                  </w:rPr>
                  <w:t xml:space="preserve"> </w:t>
                </w:r>
                <w:r w:rsidR="00776AF6" w:rsidRPr="00776AF6">
                  <w:rPr>
                    <w:rStyle w:val="3Char0"/>
                    <w:rFonts w:hint="eastAsia"/>
                  </w:rPr>
                  <w:t>형식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</w:p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B72A2C" w:rsidRDefault="00B72A2C" w:rsidP="00D97571"/>
            </w:txbxContent>
          </v:textbox>
          <w10:wrap anchorx="page" anchory="page"/>
        </v:shape>
      </w:pict>
    </w:r>
    <w:r w:rsidR="00C22531">
      <w:rPr>
        <w:noProof/>
      </w:rPr>
      <w:drawing>
        <wp:anchor distT="0" distB="0" distL="114300" distR="114300" simplePos="0" relativeHeight="251699200" behindDoc="1" locked="0" layoutInCell="1" allowOverlap="1">
          <wp:simplePos x="0" y="0"/>
          <wp:positionH relativeFrom="page">
            <wp:posOffset>6012815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82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rect id="_x0000_s1210" style="position:absolute;left:0;text-align:left;margin-left:-88.85pt;margin-top:137.4pt;width:40pt;height:176.15pt;z-index:251696128;mso-position-horizontal-relative:text;mso-position-vertical-relative:text" stroked="f"/>
      </w:pict>
    </w:r>
    <w:r>
      <w:rPr>
        <w:noProof/>
      </w:rPr>
      <w:pict>
        <v:shape id="_x0000_s1209" type="#_x0000_t202" style="position:absolute;left:0;text-align:left;margin-left:-80pt;margin-top:165.05pt;width:35pt;height:142.9pt;z-index:251695104;mso-position-horizontal-relative:text;mso-position-vertical-relative:text" stroked="f">
          <v:textbox style="layout-flow:vertical;mso-next-textbox:#_x0000_s1209">
            <w:txbxContent>
              <w:p w:rsidR="00C22531" w:rsidRDefault="00C22531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C22531" w:rsidRDefault="00C22531" w:rsidP="00D97571"/>
              <w:p w:rsidR="00B72A2C" w:rsidRDefault="00B72A2C" w:rsidP="00D97571"/>
            </w:txbxContent>
          </v:textbox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5BE" w:rsidRPr="00E35000" w:rsidRDefault="009A3A21" w:rsidP="00D9757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220" type="#_x0000_t202" style="position:absolute;left:0;text-align:left;margin-left:493pt;margin-top:48.2pt;width:29.6pt;height:61.05pt;z-index:251710464;mso-position-horizontal-relative:page;mso-position-vertical-relative:page" filled="f" stroked="f">
          <v:textbox style="layout-flow:vertical;mso-next-textbox:#_x0000_s1220">
            <w:txbxContent>
              <w:p w:rsidR="00D935BE" w:rsidRDefault="00D935BE" w:rsidP="00C22531">
                <w:pPr>
                  <w:jc w:val="right"/>
                </w:pPr>
                <w:r w:rsidRPr="00D935BE">
                  <w:rPr>
                    <w:rStyle w:val="3Char0"/>
                    <w:rFonts w:hint="eastAsia"/>
                  </w:rPr>
                  <w:t>색인</w:t>
                </w:r>
                <w:r>
                  <w:rPr>
                    <w:rStyle w:val="aff3"/>
                    <w:rFonts w:hint="eastAsia"/>
                    <w:position w:val="-2"/>
                  </w:rPr>
                  <w:t xml:space="preserve">   </w:t>
                </w:r>
                <w:r w:rsidR="009A3A21">
                  <w:rPr>
                    <w:rStyle w:val="aff3"/>
                    <w:position w:val="-2"/>
                  </w:rPr>
                  <w:fldChar w:fldCharType="begin"/>
                </w:r>
                <w:r>
                  <w:rPr>
                    <w:rStyle w:val="aff3"/>
                    <w:position w:val="-2"/>
                  </w:rPr>
                  <w:instrText xml:space="preserve"> PAGE </w:instrText>
                </w:r>
                <w:r w:rsidR="009A3A21">
                  <w:rPr>
                    <w:rStyle w:val="aff3"/>
                    <w:position w:val="-2"/>
                  </w:rPr>
                  <w:fldChar w:fldCharType="separate"/>
                </w:r>
                <w:r w:rsidR="002369BE">
                  <w:rPr>
                    <w:rStyle w:val="aff3"/>
                    <w:noProof/>
                    <w:position w:val="-2"/>
                  </w:rPr>
                  <w:t>3</w:t>
                </w:r>
                <w:r w:rsidR="009A3A21">
                  <w:rPr>
                    <w:rStyle w:val="aff3"/>
                    <w:position w:val="-2"/>
                  </w:rPr>
                  <w:fldChar w:fldCharType="end"/>
                </w:r>
              </w:p>
              <w:p w:rsidR="00D935BE" w:rsidRDefault="00D935BE" w:rsidP="00C22531">
                <w:pPr>
                  <w:jc w:val="right"/>
                </w:pPr>
              </w:p>
              <w:p w:rsidR="00D935BE" w:rsidRDefault="00D935BE" w:rsidP="00C22531">
                <w:pPr>
                  <w:jc w:val="right"/>
                </w:pPr>
              </w:p>
              <w:p w:rsidR="00D935BE" w:rsidRDefault="00D935BE" w:rsidP="00C22531">
                <w:pPr>
                  <w:jc w:val="right"/>
                </w:pPr>
              </w:p>
              <w:p w:rsidR="00D935BE" w:rsidRDefault="00D935BE" w:rsidP="00C22531">
                <w:pPr>
                  <w:jc w:val="right"/>
                </w:pPr>
              </w:p>
              <w:p w:rsidR="00D935BE" w:rsidRDefault="00D935BE" w:rsidP="00C22531">
                <w:pPr>
                  <w:jc w:val="right"/>
                </w:pPr>
              </w:p>
              <w:p w:rsidR="00D935BE" w:rsidRDefault="00D935BE" w:rsidP="00D97571"/>
              <w:p w:rsidR="00B72A2C" w:rsidRDefault="00B72A2C" w:rsidP="00D97571"/>
            </w:txbxContent>
          </v:textbox>
          <w10:wrap anchorx="page" anchory="page"/>
        </v:shape>
      </w:pict>
    </w:r>
    <w:r>
      <w:rPr>
        <w:noProof/>
      </w:rPr>
      <w:pict>
        <v:shape id="_x0000_s1219" type="#_x0000_t202" style="position:absolute;left:0;text-align:left;margin-left:488.75pt;margin-top:117.65pt;width:35pt;height:142.9pt;z-index:251709440;mso-position-horizontal-relative:page;mso-position-vertical-relative:page" filled="f" stroked="f">
          <v:textbox style="layout-flow:vertical;mso-next-textbox:#_x0000_s1219">
            <w:txbxContent>
              <w:p w:rsidR="00D935BE" w:rsidRDefault="00D935BE" w:rsidP="00D935BE">
                <w:r>
                  <w:rPr>
                    <w:rStyle w:val="1Char2"/>
                    <w:b/>
                  </w:rPr>
                  <w:t>autobase</w:t>
                </w:r>
                <w:r>
                  <w:rPr>
                    <w:rStyle w:val="1Char2"/>
                    <w:rFonts w:hint="eastAsia"/>
                    <w:b/>
                  </w:rPr>
                  <w:t xml:space="preserve"> </w:t>
                </w:r>
                <w:r w:rsidRPr="0071396E">
                  <w:rPr>
                    <w:rStyle w:val="1Char2"/>
                    <w:rFonts w:hint="eastAsia"/>
                    <w:b/>
                  </w:rPr>
                  <w:t>10</w:t>
                </w:r>
                <w:r w:rsidRPr="006B0F7D">
                  <w:rPr>
                    <w:rStyle w:val="1CharCharChar"/>
                    <w:rFonts w:eastAsia="바탕체" w:hint="eastAsia"/>
                    <w:spacing w:val="0"/>
                  </w:rPr>
                  <w:t xml:space="preserve"> </w:t>
                </w:r>
                <w:r>
                  <w:rPr>
                    <w:rStyle w:val="1CharCharChar"/>
                    <w:rFonts w:eastAsia="바탕체"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웹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서버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사용</w:t>
                </w:r>
                <w:r w:rsidRPr="0071396E">
                  <w:rPr>
                    <w:rStyle w:val="3Char0"/>
                    <w:rFonts w:hint="eastAsia"/>
                  </w:rPr>
                  <w:t xml:space="preserve"> </w:t>
                </w:r>
                <w:r w:rsidRPr="0071396E">
                  <w:rPr>
                    <w:rStyle w:val="3Char0"/>
                    <w:rFonts w:hint="eastAsia"/>
                  </w:rPr>
                  <w:t>설명서</w:t>
                </w:r>
              </w:p>
              <w:p w:rsidR="00D935BE" w:rsidRP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B72A2C" w:rsidRDefault="00B72A2C" w:rsidP="00D97571"/>
            </w:txbxContent>
          </v:textbox>
          <w10:wrap anchorx="page" anchory="page"/>
        </v:shape>
      </w:pict>
    </w:r>
    <w:r w:rsidR="00D935BE">
      <w:rPr>
        <w:noProof/>
      </w:rPr>
      <w:drawing>
        <wp:anchor distT="0" distB="0" distL="114300" distR="114300" simplePos="0" relativeHeight="251711488" behindDoc="1" locked="0" layoutInCell="1" allowOverlap="1">
          <wp:simplePos x="0" y="0"/>
          <wp:positionH relativeFrom="page">
            <wp:posOffset>6012815</wp:posOffset>
          </wp:positionH>
          <wp:positionV relativeFrom="page">
            <wp:posOffset>0</wp:posOffset>
          </wp:positionV>
          <wp:extent cx="828040" cy="1454150"/>
          <wp:effectExtent l="19050" t="0" r="0" b="0"/>
          <wp:wrapThrough wrapText="bothSides">
            <wp:wrapPolygon edited="0">
              <wp:start x="-497" y="0"/>
              <wp:lineTo x="-497" y="20940"/>
              <wp:lineTo x="21368" y="20940"/>
              <wp:lineTo x="21368" y="0"/>
              <wp:lineTo x="-497" y="0"/>
            </wp:wrapPolygon>
          </wp:wrapThrough>
          <wp:docPr id="84" name="그림 168" descr="D:\작업중\오토베이스 10 메뉴얼\Autobase10_Manual\pageLect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8" descr="D:\작업중\오토베이스 10 메뉴얼\Autobase10_Manual\pageLect.e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040" cy="1454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pict>
        <v:rect id="_x0000_s1218" style="position:absolute;left:0;text-align:left;margin-left:-88.85pt;margin-top:137.4pt;width:40pt;height:176.15pt;z-index:251708416;mso-position-horizontal-relative:text;mso-position-vertical-relative:text" stroked="f"/>
      </w:pict>
    </w:r>
    <w:r>
      <w:rPr>
        <w:noProof/>
      </w:rPr>
      <w:pict>
        <v:shape id="_x0000_s1217" type="#_x0000_t202" style="position:absolute;left:0;text-align:left;margin-left:-80pt;margin-top:165.05pt;width:35pt;height:142.9pt;z-index:251707392;mso-position-horizontal-relative:text;mso-position-vertical-relative:text" stroked="f">
          <v:textbox style="layout-flow:vertical;mso-next-textbox:#_x0000_s1217">
            <w:txbxContent>
              <w:p w:rsidR="00D935BE" w:rsidRDefault="00D935BE" w:rsidP="00D97571">
                <w:pPr>
                  <w:rPr>
                    <w:sz w:val="12"/>
                  </w:rPr>
                </w:pPr>
                <w:r>
                  <w:rPr>
                    <w:rStyle w:val="aff3"/>
                  </w:rPr>
                  <w:t>AutoBas</w:t>
                </w:r>
                <w:r>
                  <w:rPr>
                    <w:rStyle w:val="aff3"/>
                    <w:spacing w:val="10"/>
                  </w:rPr>
                  <w:t>e</w:t>
                </w:r>
                <w:r>
                  <w:rPr>
                    <w:rStyle w:val="aff3"/>
                    <w:b w:val="0"/>
                    <w:bCs/>
                    <w:position w:val="5"/>
                    <w:sz w:val="6"/>
                  </w:rPr>
                  <w:t>®</w:t>
                </w:r>
                <w:r>
                  <w:rPr>
                    <w:rStyle w:val="aff3"/>
                  </w:rPr>
                  <w:t xml:space="preserve"> 9</w:t>
                </w:r>
                <w:r>
                  <w:rPr>
                    <w:rStyle w:val="aff3"/>
                    <w:rFonts w:hint="eastAsia"/>
                  </w:rPr>
                  <w:t xml:space="preserve">   </w:t>
                </w:r>
                <w:r>
                  <w:rPr>
                    <w:rFonts w:hint="eastAsia"/>
                    <w:sz w:val="12"/>
                  </w:rPr>
                  <w:t>실행프로그램</w:t>
                </w:r>
              </w:p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D935BE" w:rsidRDefault="00D935BE" w:rsidP="00D97571"/>
              <w:p w:rsidR="00B72A2C" w:rsidRDefault="00B72A2C" w:rsidP="00D97571"/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0B89E14"/>
    <w:lvl w:ilvl="0">
      <w:start w:val="1"/>
      <w:numFmt w:val="decimal"/>
      <w:pStyle w:val="5"/>
      <w:lvlText w:val="%1."/>
      <w:lvlJc w:val="left"/>
      <w:pPr>
        <w:tabs>
          <w:tab w:val="num" w:pos="2061"/>
        </w:tabs>
        <w:ind w:left="2061" w:hanging="360"/>
      </w:pPr>
    </w:lvl>
  </w:abstractNum>
  <w:abstractNum w:abstractNumId="1">
    <w:nsid w:val="FFFFFF7D"/>
    <w:multiLevelType w:val="singleLevel"/>
    <w:tmpl w:val="9C40CA38"/>
    <w:lvl w:ilvl="0">
      <w:start w:val="1"/>
      <w:numFmt w:val="decimal"/>
      <w:pStyle w:val="4"/>
      <w:lvlText w:val="%1."/>
      <w:lvlJc w:val="left"/>
      <w:pPr>
        <w:tabs>
          <w:tab w:val="num" w:pos="1636"/>
        </w:tabs>
        <w:ind w:left="1636" w:hanging="360"/>
      </w:pPr>
    </w:lvl>
  </w:abstractNum>
  <w:abstractNum w:abstractNumId="2">
    <w:nsid w:val="FFFFFF7E"/>
    <w:multiLevelType w:val="singleLevel"/>
    <w:tmpl w:val="9CDAE076"/>
    <w:lvl w:ilvl="0">
      <w:start w:val="1"/>
      <w:numFmt w:val="decimal"/>
      <w:pStyle w:val="3"/>
      <w:lvlText w:val="%1."/>
      <w:lvlJc w:val="left"/>
      <w:pPr>
        <w:tabs>
          <w:tab w:val="num" w:pos="1211"/>
        </w:tabs>
        <w:ind w:left="1211" w:hanging="360"/>
      </w:pPr>
    </w:lvl>
  </w:abstractNum>
  <w:abstractNum w:abstractNumId="3">
    <w:nsid w:val="FFFFFF7F"/>
    <w:multiLevelType w:val="singleLevel"/>
    <w:tmpl w:val="1F7E9702"/>
    <w:lvl w:ilvl="0">
      <w:start w:val="1"/>
      <w:numFmt w:val="decimal"/>
      <w:pStyle w:val="2"/>
      <w:lvlText w:val="%1."/>
      <w:lvlJc w:val="left"/>
      <w:pPr>
        <w:tabs>
          <w:tab w:val="num" w:pos="785"/>
        </w:tabs>
        <w:ind w:left="785" w:hanging="360"/>
      </w:pPr>
    </w:lvl>
  </w:abstractNum>
  <w:abstractNum w:abstractNumId="4">
    <w:nsid w:val="FFFFFF80"/>
    <w:multiLevelType w:val="singleLevel"/>
    <w:tmpl w:val="EE549D82"/>
    <w:lvl w:ilvl="0">
      <w:start w:val="1"/>
      <w:numFmt w:val="bullet"/>
      <w:pStyle w:val="50"/>
      <w:lvlText w:val=""/>
      <w:lvlJc w:val="left"/>
      <w:pPr>
        <w:tabs>
          <w:tab w:val="num" w:pos="2061"/>
        </w:tabs>
        <w:ind w:left="2061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FC0CFD7A"/>
    <w:lvl w:ilvl="0">
      <w:start w:val="1"/>
      <w:numFmt w:val="bullet"/>
      <w:pStyle w:val="40"/>
      <w:lvlText w:val=""/>
      <w:lvlJc w:val="left"/>
      <w:pPr>
        <w:tabs>
          <w:tab w:val="num" w:pos="1636"/>
        </w:tabs>
        <w:ind w:left="1636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5CE2E162"/>
    <w:lvl w:ilvl="0">
      <w:start w:val="1"/>
      <w:numFmt w:val="bullet"/>
      <w:pStyle w:val="30"/>
      <w:lvlText w:val="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0B60DF0C"/>
    <w:lvl w:ilvl="0">
      <w:start w:val="1"/>
      <w:numFmt w:val="bullet"/>
      <w:pStyle w:val="20"/>
      <w:lvlText w:val=""/>
      <w:lvlJc w:val="left"/>
      <w:pPr>
        <w:tabs>
          <w:tab w:val="num" w:pos="785"/>
        </w:tabs>
        <w:ind w:left="785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33A482E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401CE306"/>
    <w:lvl w:ilvl="0">
      <w:start w:val="1"/>
      <w:numFmt w:val="bullet"/>
      <w:pStyle w:val="a0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4621104F"/>
    <w:multiLevelType w:val="singleLevel"/>
    <w:tmpl w:val="04090001"/>
    <w:lvl w:ilvl="0">
      <w:start w:val="1"/>
      <w:numFmt w:val="bullet"/>
      <w:lvlText w:val="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intFractionalCharacterWidth/>
  <w:embedSystemFonts/>
  <w:bordersDoNotSurroundHeader/>
  <w:bordersDoNotSurroundFooter/>
  <w:hideSpellingErrors/>
  <w:hideGrammaticalErrors/>
  <w:attachedTemplate r:id="rId1"/>
  <w:linkStyles/>
  <w:stylePaneFormatFilter w:val="3F01"/>
  <w:defaultTabStop w:val="851"/>
  <w:doNotHyphenateCaps/>
  <w:evenAndOddHeaders/>
  <w:drawingGridHorizontalSpacing w:val="83"/>
  <w:drawingGridVerticalSpacing w:val="271"/>
  <w:displayHorizontalDrawingGridEvery w:val="0"/>
  <w:doNotShadeFormData/>
  <w:noPunctuationKerning/>
  <w:characterSpacingControl w:val="compressPunctuation"/>
  <w:hdrShapeDefaults>
    <o:shapedefaults v:ext="edit" spidmax="409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EB7E32"/>
    <w:rsid w:val="00012A1F"/>
    <w:rsid w:val="00014559"/>
    <w:rsid w:val="00016216"/>
    <w:rsid w:val="00016C37"/>
    <w:rsid w:val="0002268D"/>
    <w:rsid w:val="000232AE"/>
    <w:rsid w:val="000246D2"/>
    <w:rsid w:val="00024851"/>
    <w:rsid w:val="00025FDE"/>
    <w:rsid w:val="00026F40"/>
    <w:rsid w:val="000305FE"/>
    <w:rsid w:val="00040DEF"/>
    <w:rsid w:val="000446FB"/>
    <w:rsid w:val="00053C41"/>
    <w:rsid w:val="000557E5"/>
    <w:rsid w:val="0006604B"/>
    <w:rsid w:val="00070621"/>
    <w:rsid w:val="000775D0"/>
    <w:rsid w:val="00082473"/>
    <w:rsid w:val="00082E2A"/>
    <w:rsid w:val="0008313F"/>
    <w:rsid w:val="000832DB"/>
    <w:rsid w:val="000977F3"/>
    <w:rsid w:val="000A1C95"/>
    <w:rsid w:val="000A2735"/>
    <w:rsid w:val="000B0FF9"/>
    <w:rsid w:val="000B1510"/>
    <w:rsid w:val="000B71FF"/>
    <w:rsid w:val="000C2C0D"/>
    <w:rsid w:val="000C2DD2"/>
    <w:rsid w:val="000D325F"/>
    <w:rsid w:val="000D564C"/>
    <w:rsid w:val="000E712D"/>
    <w:rsid w:val="000F58D8"/>
    <w:rsid w:val="000F7F4A"/>
    <w:rsid w:val="00102D58"/>
    <w:rsid w:val="00103B39"/>
    <w:rsid w:val="00105285"/>
    <w:rsid w:val="0010701D"/>
    <w:rsid w:val="00120AD4"/>
    <w:rsid w:val="0012576B"/>
    <w:rsid w:val="00140889"/>
    <w:rsid w:val="0014159E"/>
    <w:rsid w:val="00141C73"/>
    <w:rsid w:val="001441B2"/>
    <w:rsid w:val="00150EE7"/>
    <w:rsid w:val="00154046"/>
    <w:rsid w:val="00154C91"/>
    <w:rsid w:val="00156F3B"/>
    <w:rsid w:val="001578D6"/>
    <w:rsid w:val="00162983"/>
    <w:rsid w:val="00162E40"/>
    <w:rsid w:val="00167557"/>
    <w:rsid w:val="0017111F"/>
    <w:rsid w:val="001737E0"/>
    <w:rsid w:val="0018230F"/>
    <w:rsid w:val="00183314"/>
    <w:rsid w:val="001949FD"/>
    <w:rsid w:val="001A4613"/>
    <w:rsid w:val="001A697C"/>
    <w:rsid w:val="001A6FDE"/>
    <w:rsid w:val="001B6A24"/>
    <w:rsid w:val="001C08B3"/>
    <w:rsid w:val="001C0988"/>
    <w:rsid w:val="001C78AF"/>
    <w:rsid w:val="001D55F5"/>
    <w:rsid w:val="001E248B"/>
    <w:rsid w:val="001E363F"/>
    <w:rsid w:val="001F01EF"/>
    <w:rsid w:val="002001A4"/>
    <w:rsid w:val="00206F9B"/>
    <w:rsid w:val="0021718A"/>
    <w:rsid w:val="00217B05"/>
    <w:rsid w:val="00222CAA"/>
    <w:rsid w:val="00222F8E"/>
    <w:rsid w:val="00223006"/>
    <w:rsid w:val="00231330"/>
    <w:rsid w:val="0023140A"/>
    <w:rsid w:val="00232432"/>
    <w:rsid w:val="00233176"/>
    <w:rsid w:val="002369BE"/>
    <w:rsid w:val="002469F1"/>
    <w:rsid w:val="00250100"/>
    <w:rsid w:val="002531CD"/>
    <w:rsid w:val="002535C7"/>
    <w:rsid w:val="002626DD"/>
    <w:rsid w:val="0026290C"/>
    <w:rsid w:val="00262F99"/>
    <w:rsid w:val="002632A5"/>
    <w:rsid w:val="00263656"/>
    <w:rsid w:val="002711F9"/>
    <w:rsid w:val="00273131"/>
    <w:rsid w:val="00277111"/>
    <w:rsid w:val="00285F1B"/>
    <w:rsid w:val="00293BB6"/>
    <w:rsid w:val="002940B3"/>
    <w:rsid w:val="00294477"/>
    <w:rsid w:val="002947A7"/>
    <w:rsid w:val="00295BDF"/>
    <w:rsid w:val="002A2292"/>
    <w:rsid w:val="002A3547"/>
    <w:rsid w:val="002A5364"/>
    <w:rsid w:val="002A5859"/>
    <w:rsid w:val="002A7609"/>
    <w:rsid w:val="002B42E1"/>
    <w:rsid w:val="002B4905"/>
    <w:rsid w:val="002C7925"/>
    <w:rsid w:val="002D0A4A"/>
    <w:rsid w:val="002D3683"/>
    <w:rsid w:val="002D4C71"/>
    <w:rsid w:val="002D4CAF"/>
    <w:rsid w:val="002E1450"/>
    <w:rsid w:val="002E20D1"/>
    <w:rsid w:val="002E37E8"/>
    <w:rsid w:val="002E66B7"/>
    <w:rsid w:val="002F0606"/>
    <w:rsid w:val="002F0DA1"/>
    <w:rsid w:val="002F285A"/>
    <w:rsid w:val="0030059E"/>
    <w:rsid w:val="00302C3D"/>
    <w:rsid w:val="0030507E"/>
    <w:rsid w:val="003052E5"/>
    <w:rsid w:val="003058D6"/>
    <w:rsid w:val="00307091"/>
    <w:rsid w:val="0030779D"/>
    <w:rsid w:val="00307D7D"/>
    <w:rsid w:val="00307F76"/>
    <w:rsid w:val="0031625C"/>
    <w:rsid w:val="003228D2"/>
    <w:rsid w:val="00322BA4"/>
    <w:rsid w:val="0032350D"/>
    <w:rsid w:val="00323B70"/>
    <w:rsid w:val="00337E62"/>
    <w:rsid w:val="00340457"/>
    <w:rsid w:val="0034203B"/>
    <w:rsid w:val="00345989"/>
    <w:rsid w:val="00347B3E"/>
    <w:rsid w:val="00352022"/>
    <w:rsid w:val="00356405"/>
    <w:rsid w:val="00360F87"/>
    <w:rsid w:val="00363163"/>
    <w:rsid w:val="00363FDA"/>
    <w:rsid w:val="0037179D"/>
    <w:rsid w:val="00377CBC"/>
    <w:rsid w:val="00381470"/>
    <w:rsid w:val="0039042A"/>
    <w:rsid w:val="00393B97"/>
    <w:rsid w:val="00396385"/>
    <w:rsid w:val="003A357D"/>
    <w:rsid w:val="003A7673"/>
    <w:rsid w:val="003B4782"/>
    <w:rsid w:val="003B4D29"/>
    <w:rsid w:val="003B5119"/>
    <w:rsid w:val="003B7529"/>
    <w:rsid w:val="003C0AB1"/>
    <w:rsid w:val="003C2022"/>
    <w:rsid w:val="003C3A93"/>
    <w:rsid w:val="003C5061"/>
    <w:rsid w:val="003C5F3B"/>
    <w:rsid w:val="003C77F9"/>
    <w:rsid w:val="003D20D4"/>
    <w:rsid w:val="003D48B8"/>
    <w:rsid w:val="003D4CE4"/>
    <w:rsid w:val="003D5A45"/>
    <w:rsid w:val="003E10CE"/>
    <w:rsid w:val="003E31A4"/>
    <w:rsid w:val="003E5CC6"/>
    <w:rsid w:val="003F3914"/>
    <w:rsid w:val="004011C0"/>
    <w:rsid w:val="004033A2"/>
    <w:rsid w:val="00410B5E"/>
    <w:rsid w:val="00411ADB"/>
    <w:rsid w:val="00411E12"/>
    <w:rsid w:val="00424804"/>
    <w:rsid w:val="00425178"/>
    <w:rsid w:val="004253E0"/>
    <w:rsid w:val="00426D3A"/>
    <w:rsid w:val="00431402"/>
    <w:rsid w:val="0043402A"/>
    <w:rsid w:val="00434796"/>
    <w:rsid w:val="0044115F"/>
    <w:rsid w:val="00442702"/>
    <w:rsid w:val="00442E38"/>
    <w:rsid w:val="00444FCE"/>
    <w:rsid w:val="00445CBF"/>
    <w:rsid w:val="0044614D"/>
    <w:rsid w:val="0044651B"/>
    <w:rsid w:val="00447084"/>
    <w:rsid w:val="00455B85"/>
    <w:rsid w:val="00465B24"/>
    <w:rsid w:val="00474B63"/>
    <w:rsid w:val="00481D91"/>
    <w:rsid w:val="00483E5E"/>
    <w:rsid w:val="004860C3"/>
    <w:rsid w:val="00493F25"/>
    <w:rsid w:val="00497367"/>
    <w:rsid w:val="004A3166"/>
    <w:rsid w:val="004B0367"/>
    <w:rsid w:val="004B0944"/>
    <w:rsid w:val="004B273A"/>
    <w:rsid w:val="004B45F9"/>
    <w:rsid w:val="004C028C"/>
    <w:rsid w:val="004D120B"/>
    <w:rsid w:val="004E03CD"/>
    <w:rsid w:val="004E2F78"/>
    <w:rsid w:val="004F26DC"/>
    <w:rsid w:val="004F666A"/>
    <w:rsid w:val="00502754"/>
    <w:rsid w:val="005030CC"/>
    <w:rsid w:val="00514DC5"/>
    <w:rsid w:val="00527E78"/>
    <w:rsid w:val="005315A7"/>
    <w:rsid w:val="00536207"/>
    <w:rsid w:val="005367FB"/>
    <w:rsid w:val="00542FA7"/>
    <w:rsid w:val="0054487F"/>
    <w:rsid w:val="00551D95"/>
    <w:rsid w:val="005527AD"/>
    <w:rsid w:val="005549BE"/>
    <w:rsid w:val="0055733A"/>
    <w:rsid w:val="00560334"/>
    <w:rsid w:val="00562849"/>
    <w:rsid w:val="00563AC7"/>
    <w:rsid w:val="00564AD8"/>
    <w:rsid w:val="00565E41"/>
    <w:rsid w:val="005662C6"/>
    <w:rsid w:val="00576727"/>
    <w:rsid w:val="00576D94"/>
    <w:rsid w:val="00582F03"/>
    <w:rsid w:val="00590312"/>
    <w:rsid w:val="0059175B"/>
    <w:rsid w:val="00592A1D"/>
    <w:rsid w:val="00597694"/>
    <w:rsid w:val="005A0DB6"/>
    <w:rsid w:val="005A7351"/>
    <w:rsid w:val="005B0708"/>
    <w:rsid w:val="005B3466"/>
    <w:rsid w:val="005B38BC"/>
    <w:rsid w:val="005C1694"/>
    <w:rsid w:val="005C406B"/>
    <w:rsid w:val="005C51B1"/>
    <w:rsid w:val="005C558F"/>
    <w:rsid w:val="005C681C"/>
    <w:rsid w:val="005D0495"/>
    <w:rsid w:val="005D2459"/>
    <w:rsid w:val="005D2C3E"/>
    <w:rsid w:val="005D5341"/>
    <w:rsid w:val="005D5F6A"/>
    <w:rsid w:val="005D6630"/>
    <w:rsid w:val="005D78F6"/>
    <w:rsid w:val="005E0D38"/>
    <w:rsid w:val="005E2337"/>
    <w:rsid w:val="005E7464"/>
    <w:rsid w:val="005F0A05"/>
    <w:rsid w:val="005F4C8E"/>
    <w:rsid w:val="005F58C4"/>
    <w:rsid w:val="005F5DD0"/>
    <w:rsid w:val="00601906"/>
    <w:rsid w:val="00605B8A"/>
    <w:rsid w:val="00606862"/>
    <w:rsid w:val="00611D06"/>
    <w:rsid w:val="00612826"/>
    <w:rsid w:val="00621660"/>
    <w:rsid w:val="00621E57"/>
    <w:rsid w:val="006377BF"/>
    <w:rsid w:val="00637FAE"/>
    <w:rsid w:val="00640D9A"/>
    <w:rsid w:val="0064347C"/>
    <w:rsid w:val="006435BA"/>
    <w:rsid w:val="00661B21"/>
    <w:rsid w:val="006679CF"/>
    <w:rsid w:val="00672307"/>
    <w:rsid w:val="00672B93"/>
    <w:rsid w:val="00672BD3"/>
    <w:rsid w:val="00674AD1"/>
    <w:rsid w:val="00675A4B"/>
    <w:rsid w:val="006819DC"/>
    <w:rsid w:val="00682766"/>
    <w:rsid w:val="0068368C"/>
    <w:rsid w:val="00683A8F"/>
    <w:rsid w:val="00685C69"/>
    <w:rsid w:val="00686F8E"/>
    <w:rsid w:val="00687C54"/>
    <w:rsid w:val="00690878"/>
    <w:rsid w:val="00693415"/>
    <w:rsid w:val="006968F2"/>
    <w:rsid w:val="00697415"/>
    <w:rsid w:val="006A0EAA"/>
    <w:rsid w:val="006A3A8E"/>
    <w:rsid w:val="006A450F"/>
    <w:rsid w:val="006B1C3F"/>
    <w:rsid w:val="006B6C76"/>
    <w:rsid w:val="006C4277"/>
    <w:rsid w:val="006C5FC0"/>
    <w:rsid w:val="006D2946"/>
    <w:rsid w:val="006D2FB8"/>
    <w:rsid w:val="006D3B15"/>
    <w:rsid w:val="006D4DB3"/>
    <w:rsid w:val="006E5D80"/>
    <w:rsid w:val="006E6168"/>
    <w:rsid w:val="006F317E"/>
    <w:rsid w:val="006F649B"/>
    <w:rsid w:val="007003BF"/>
    <w:rsid w:val="0070064E"/>
    <w:rsid w:val="00713698"/>
    <w:rsid w:val="0071396E"/>
    <w:rsid w:val="0071686A"/>
    <w:rsid w:val="00717733"/>
    <w:rsid w:val="00723A78"/>
    <w:rsid w:val="00732903"/>
    <w:rsid w:val="00734114"/>
    <w:rsid w:val="0073467D"/>
    <w:rsid w:val="0073663D"/>
    <w:rsid w:val="00737337"/>
    <w:rsid w:val="00746FD9"/>
    <w:rsid w:val="007503C3"/>
    <w:rsid w:val="00751FDE"/>
    <w:rsid w:val="00754F22"/>
    <w:rsid w:val="0076224E"/>
    <w:rsid w:val="00763CC8"/>
    <w:rsid w:val="00767DB6"/>
    <w:rsid w:val="0077418B"/>
    <w:rsid w:val="00776AF6"/>
    <w:rsid w:val="00783B97"/>
    <w:rsid w:val="007841D4"/>
    <w:rsid w:val="00785BAF"/>
    <w:rsid w:val="007917BB"/>
    <w:rsid w:val="007A0CD5"/>
    <w:rsid w:val="007A194C"/>
    <w:rsid w:val="007A4D50"/>
    <w:rsid w:val="007B085B"/>
    <w:rsid w:val="007B1009"/>
    <w:rsid w:val="007B372F"/>
    <w:rsid w:val="007B3F0E"/>
    <w:rsid w:val="007B66AC"/>
    <w:rsid w:val="007C3498"/>
    <w:rsid w:val="007C54D7"/>
    <w:rsid w:val="007C567C"/>
    <w:rsid w:val="007D6228"/>
    <w:rsid w:val="007E1FE9"/>
    <w:rsid w:val="007E4E33"/>
    <w:rsid w:val="0080047C"/>
    <w:rsid w:val="008029AB"/>
    <w:rsid w:val="0080466D"/>
    <w:rsid w:val="008124F1"/>
    <w:rsid w:val="00813D17"/>
    <w:rsid w:val="0081598E"/>
    <w:rsid w:val="008179BF"/>
    <w:rsid w:val="00821E06"/>
    <w:rsid w:val="00823181"/>
    <w:rsid w:val="00823BEB"/>
    <w:rsid w:val="00823DB7"/>
    <w:rsid w:val="00824D6F"/>
    <w:rsid w:val="008307EC"/>
    <w:rsid w:val="00831ADC"/>
    <w:rsid w:val="00833911"/>
    <w:rsid w:val="00833989"/>
    <w:rsid w:val="0083650A"/>
    <w:rsid w:val="00841D87"/>
    <w:rsid w:val="00847192"/>
    <w:rsid w:val="00847FF1"/>
    <w:rsid w:val="00861015"/>
    <w:rsid w:val="008627AC"/>
    <w:rsid w:val="00862A40"/>
    <w:rsid w:val="00865859"/>
    <w:rsid w:val="0086675A"/>
    <w:rsid w:val="008672E0"/>
    <w:rsid w:val="008678C3"/>
    <w:rsid w:val="00867E56"/>
    <w:rsid w:val="00870B2C"/>
    <w:rsid w:val="00871C3A"/>
    <w:rsid w:val="0087639E"/>
    <w:rsid w:val="008771EB"/>
    <w:rsid w:val="008805B9"/>
    <w:rsid w:val="00881AE7"/>
    <w:rsid w:val="008824C1"/>
    <w:rsid w:val="00891C43"/>
    <w:rsid w:val="008954D9"/>
    <w:rsid w:val="0089561A"/>
    <w:rsid w:val="00895782"/>
    <w:rsid w:val="008A0A74"/>
    <w:rsid w:val="008A29AF"/>
    <w:rsid w:val="008A4BA3"/>
    <w:rsid w:val="008B2B4B"/>
    <w:rsid w:val="008C03D3"/>
    <w:rsid w:val="008E2FED"/>
    <w:rsid w:val="008F22BE"/>
    <w:rsid w:val="008F4568"/>
    <w:rsid w:val="008F6CBB"/>
    <w:rsid w:val="008F6FE1"/>
    <w:rsid w:val="00901A51"/>
    <w:rsid w:val="00901FC2"/>
    <w:rsid w:val="00903DDF"/>
    <w:rsid w:val="00903E4F"/>
    <w:rsid w:val="009055DD"/>
    <w:rsid w:val="00906256"/>
    <w:rsid w:val="0091338C"/>
    <w:rsid w:val="00913EC1"/>
    <w:rsid w:val="009146B6"/>
    <w:rsid w:val="00915FE4"/>
    <w:rsid w:val="00917017"/>
    <w:rsid w:val="009176A3"/>
    <w:rsid w:val="009320F9"/>
    <w:rsid w:val="00935ED3"/>
    <w:rsid w:val="00944B37"/>
    <w:rsid w:val="00950B6D"/>
    <w:rsid w:val="00955BBC"/>
    <w:rsid w:val="00961AC7"/>
    <w:rsid w:val="009620BF"/>
    <w:rsid w:val="00962F70"/>
    <w:rsid w:val="00965CE4"/>
    <w:rsid w:val="00967B25"/>
    <w:rsid w:val="00967D05"/>
    <w:rsid w:val="00972F1F"/>
    <w:rsid w:val="00975EFB"/>
    <w:rsid w:val="00984BC4"/>
    <w:rsid w:val="00985EFF"/>
    <w:rsid w:val="00985FD8"/>
    <w:rsid w:val="00987781"/>
    <w:rsid w:val="00992491"/>
    <w:rsid w:val="0099381E"/>
    <w:rsid w:val="00994462"/>
    <w:rsid w:val="00994BA5"/>
    <w:rsid w:val="00994F7E"/>
    <w:rsid w:val="00996BCE"/>
    <w:rsid w:val="009A2FD3"/>
    <w:rsid w:val="009A3A21"/>
    <w:rsid w:val="009A3F0F"/>
    <w:rsid w:val="009B00C7"/>
    <w:rsid w:val="009B04A0"/>
    <w:rsid w:val="009C04EB"/>
    <w:rsid w:val="009C0C2C"/>
    <w:rsid w:val="009C504C"/>
    <w:rsid w:val="009C6EC3"/>
    <w:rsid w:val="009D09A9"/>
    <w:rsid w:val="009D169A"/>
    <w:rsid w:val="009D378C"/>
    <w:rsid w:val="009D5611"/>
    <w:rsid w:val="009E0689"/>
    <w:rsid w:val="009E755D"/>
    <w:rsid w:val="009F6297"/>
    <w:rsid w:val="00A01128"/>
    <w:rsid w:val="00A011ED"/>
    <w:rsid w:val="00A03ABA"/>
    <w:rsid w:val="00A07FAB"/>
    <w:rsid w:val="00A17D17"/>
    <w:rsid w:val="00A20DBA"/>
    <w:rsid w:val="00A2468F"/>
    <w:rsid w:val="00A3583C"/>
    <w:rsid w:val="00A37D63"/>
    <w:rsid w:val="00A42D26"/>
    <w:rsid w:val="00A445E7"/>
    <w:rsid w:val="00A45770"/>
    <w:rsid w:val="00A45AAA"/>
    <w:rsid w:val="00A47292"/>
    <w:rsid w:val="00A47A6D"/>
    <w:rsid w:val="00A52BAA"/>
    <w:rsid w:val="00A55A32"/>
    <w:rsid w:val="00A55DAD"/>
    <w:rsid w:val="00A6046B"/>
    <w:rsid w:val="00A63E18"/>
    <w:rsid w:val="00A6770B"/>
    <w:rsid w:val="00A70CF3"/>
    <w:rsid w:val="00A71864"/>
    <w:rsid w:val="00A74A90"/>
    <w:rsid w:val="00A76DC0"/>
    <w:rsid w:val="00A80E2E"/>
    <w:rsid w:val="00A84071"/>
    <w:rsid w:val="00A84299"/>
    <w:rsid w:val="00A84F6A"/>
    <w:rsid w:val="00A87803"/>
    <w:rsid w:val="00A91182"/>
    <w:rsid w:val="00A94590"/>
    <w:rsid w:val="00A96BF4"/>
    <w:rsid w:val="00A97577"/>
    <w:rsid w:val="00A97ADD"/>
    <w:rsid w:val="00AA5BCF"/>
    <w:rsid w:val="00AB4AA6"/>
    <w:rsid w:val="00AB6DCA"/>
    <w:rsid w:val="00AB71D3"/>
    <w:rsid w:val="00AB76C9"/>
    <w:rsid w:val="00AC041C"/>
    <w:rsid w:val="00AC229C"/>
    <w:rsid w:val="00AC542A"/>
    <w:rsid w:val="00AC62E5"/>
    <w:rsid w:val="00AC6581"/>
    <w:rsid w:val="00AD2A35"/>
    <w:rsid w:val="00AD7146"/>
    <w:rsid w:val="00AD71D3"/>
    <w:rsid w:val="00AE3535"/>
    <w:rsid w:val="00AE375C"/>
    <w:rsid w:val="00AE3DC1"/>
    <w:rsid w:val="00AF0AC3"/>
    <w:rsid w:val="00AF5B40"/>
    <w:rsid w:val="00AF7DCE"/>
    <w:rsid w:val="00B019E3"/>
    <w:rsid w:val="00B06219"/>
    <w:rsid w:val="00B1443D"/>
    <w:rsid w:val="00B217D6"/>
    <w:rsid w:val="00B2381E"/>
    <w:rsid w:val="00B25C19"/>
    <w:rsid w:val="00B260E4"/>
    <w:rsid w:val="00B262E7"/>
    <w:rsid w:val="00B367A0"/>
    <w:rsid w:val="00B3698A"/>
    <w:rsid w:val="00B3749F"/>
    <w:rsid w:val="00B37F19"/>
    <w:rsid w:val="00B437CD"/>
    <w:rsid w:val="00B46454"/>
    <w:rsid w:val="00B46E16"/>
    <w:rsid w:val="00B478E8"/>
    <w:rsid w:val="00B53077"/>
    <w:rsid w:val="00B601B2"/>
    <w:rsid w:val="00B72A2C"/>
    <w:rsid w:val="00B72FDF"/>
    <w:rsid w:val="00B73652"/>
    <w:rsid w:val="00B829DF"/>
    <w:rsid w:val="00B8515E"/>
    <w:rsid w:val="00B851C5"/>
    <w:rsid w:val="00B8553B"/>
    <w:rsid w:val="00B91698"/>
    <w:rsid w:val="00B93861"/>
    <w:rsid w:val="00B95725"/>
    <w:rsid w:val="00B95847"/>
    <w:rsid w:val="00BA4521"/>
    <w:rsid w:val="00BA6709"/>
    <w:rsid w:val="00BB1079"/>
    <w:rsid w:val="00BB2BEC"/>
    <w:rsid w:val="00BB406C"/>
    <w:rsid w:val="00BB57C8"/>
    <w:rsid w:val="00BC0BD5"/>
    <w:rsid w:val="00BC0ECC"/>
    <w:rsid w:val="00BC34D3"/>
    <w:rsid w:val="00BC5563"/>
    <w:rsid w:val="00BE0105"/>
    <w:rsid w:val="00BE0D8D"/>
    <w:rsid w:val="00BE5AD9"/>
    <w:rsid w:val="00BF00A0"/>
    <w:rsid w:val="00BF04FF"/>
    <w:rsid w:val="00BF7CC5"/>
    <w:rsid w:val="00C03E5F"/>
    <w:rsid w:val="00C0428F"/>
    <w:rsid w:val="00C04714"/>
    <w:rsid w:val="00C0745C"/>
    <w:rsid w:val="00C07489"/>
    <w:rsid w:val="00C10FB6"/>
    <w:rsid w:val="00C15481"/>
    <w:rsid w:val="00C16C76"/>
    <w:rsid w:val="00C17067"/>
    <w:rsid w:val="00C20A70"/>
    <w:rsid w:val="00C22531"/>
    <w:rsid w:val="00C244FC"/>
    <w:rsid w:val="00C258DB"/>
    <w:rsid w:val="00C34F3D"/>
    <w:rsid w:val="00C41B83"/>
    <w:rsid w:val="00C51FB7"/>
    <w:rsid w:val="00C56F20"/>
    <w:rsid w:val="00C6028F"/>
    <w:rsid w:val="00C63D3C"/>
    <w:rsid w:val="00C66222"/>
    <w:rsid w:val="00C71C0C"/>
    <w:rsid w:val="00C762A2"/>
    <w:rsid w:val="00C84F68"/>
    <w:rsid w:val="00C92EA5"/>
    <w:rsid w:val="00C94BC0"/>
    <w:rsid w:val="00C97BF6"/>
    <w:rsid w:val="00CA59FB"/>
    <w:rsid w:val="00CC0BEE"/>
    <w:rsid w:val="00CC3682"/>
    <w:rsid w:val="00CC61B2"/>
    <w:rsid w:val="00CD0ADA"/>
    <w:rsid w:val="00CD4C6E"/>
    <w:rsid w:val="00CD6617"/>
    <w:rsid w:val="00CD67DD"/>
    <w:rsid w:val="00CE4024"/>
    <w:rsid w:val="00CE5C5C"/>
    <w:rsid w:val="00CE6879"/>
    <w:rsid w:val="00CE72FC"/>
    <w:rsid w:val="00CE7BEF"/>
    <w:rsid w:val="00CF3DF5"/>
    <w:rsid w:val="00CF4924"/>
    <w:rsid w:val="00CF6770"/>
    <w:rsid w:val="00D06CD7"/>
    <w:rsid w:val="00D10CF7"/>
    <w:rsid w:val="00D16095"/>
    <w:rsid w:val="00D219DE"/>
    <w:rsid w:val="00D23B9E"/>
    <w:rsid w:val="00D25977"/>
    <w:rsid w:val="00D26516"/>
    <w:rsid w:val="00D328D4"/>
    <w:rsid w:val="00D32917"/>
    <w:rsid w:val="00D441DE"/>
    <w:rsid w:val="00D47D1C"/>
    <w:rsid w:val="00D54288"/>
    <w:rsid w:val="00D61A49"/>
    <w:rsid w:val="00D62A8E"/>
    <w:rsid w:val="00D63593"/>
    <w:rsid w:val="00D663CC"/>
    <w:rsid w:val="00D701DC"/>
    <w:rsid w:val="00D7150D"/>
    <w:rsid w:val="00D73F5B"/>
    <w:rsid w:val="00D8492C"/>
    <w:rsid w:val="00D90B17"/>
    <w:rsid w:val="00D93295"/>
    <w:rsid w:val="00D935BE"/>
    <w:rsid w:val="00D94F45"/>
    <w:rsid w:val="00D96252"/>
    <w:rsid w:val="00D97571"/>
    <w:rsid w:val="00DA1675"/>
    <w:rsid w:val="00DA494D"/>
    <w:rsid w:val="00DA6621"/>
    <w:rsid w:val="00DB03D4"/>
    <w:rsid w:val="00DB0435"/>
    <w:rsid w:val="00DB183E"/>
    <w:rsid w:val="00DB34A7"/>
    <w:rsid w:val="00DC125A"/>
    <w:rsid w:val="00DC12D7"/>
    <w:rsid w:val="00DC1BAE"/>
    <w:rsid w:val="00DC2BCA"/>
    <w:rsid w:val="00DC5F83"/>
    <w:rsid w:val="00DD2249"/>
    <w:rsid w:val="00DD2B3C"/>
    <w:rsid w:val="00DD4D75"/>
    <w:rsid w:val="00DD5A9D"/>
    <w:rsid w:val="00DE1B59"/>
    <w:rsid w:val="00DE2A49"/>
    <w:rsid w:val="00DE2C73"/>
    <w:rsid w:val="00DF5C5D"/>
    <w:rsid w:val="00DF7CAD"/>
    <w:rsid w:val="00E01AE2"/>
    <w:rsid w:val="00E10E53"/>
    <w:rsid w:val="00E17EC7"/>
    <w:rsid w:val="00E233BB"/>
    <w:rsid w:val="00E37440"/>
    <w:rsid w:val="00E40C3C"/>
    <w:rsid w:val="00E42A59"/>
    <w:rsid w:val="00E46E3E"/>
    <w:rsid w:val="00E53033"/>
    <w:rsid w:val="00E54D1B"/>
    <w:rsid w:val="00E62FC7"/>
    <w:rsid w:val="00E642C1"/>
    <w:rsid w:val="00E70A63"/>
    <w:rsid w:val="00E70FFD"/>
    <w:rsid w:val="00E729B4"/>
    <w:rsid w:val="00E7370A"/>
    <w:rsid w:val="00E75836"/>
    <w:rsid w:val="00E7659B"/>
    <w:rsid w:val="00E770C6"/>
    <w:rsid w:val="00E7764D"/>
    <w:rsid w:val="00E8300B"/>
    <w:rsid w:val="00E86254"/>
    <w:rsid w:val="00E879BD"/>
    <w:rsid w:val="00E943D6"/>
    <w:rsid w:val="00E972AD"/>
    <w:rsid w:val="00E97648"/>
    <w:rsid w:val="00EA2E18"/>
    <w:rsid w:val="00EA7E84"/>
    <w:rsid w:val="00EB0CBB"/>
    <w:rsid w:val="00EB47D8"/>
    <w:rsid w:val="00EB6518"/>
    <w:rsid w:val="00EB7E32"/>
    <w:rsid w:val="00EC244A"/>
    <w:rsid w:val="00ED20AC"/>
    <w:rsid w:val="00ED4BCD"/>
    <w:rsid w:val="00ED6A12"/>
    <w:rsid w:val="00EE3C2F"/>
    <w:rsid w:val="00EE7963"/>
    <w:rsid w:val="00EF1C19"/>
    <w:rsid w:val="00EF4D6C"/>
    <w:rsid w:val="00EF598A"/>
    <w:rsid w:val="00F01E83"/>
    <w:rsid w:val="00F02C77"/>
    <w:rsid w:val="00F15AB6"/>
    <w:rsid w:val="00F25C75"/>
    <w:rsid w:val="00F3520E"/>
    <w:rsid w:val="00F465E7"/>
    <w:rsid w:val="00F472D2"/>
    <w:rsid w:val="00F542C3"/>
    <w:rsid w:val="00F57DA2"/>
    <w:rsid w:val="00F63A0F"/>
    <w:rsid w:val="00F76313"/>
    <w:rsid w:val="00F77A52"/>
    <w:rsid w:val="00F77BF5"/>
    <w:rsid w:val="00F81365"/>
    <w:rsid w:val="00F8673A"/>
    <w:rsid w:val="00F90AC3"/>
    <w:rsid w:val="00F9115F"/>
    <w:rsid w:val="00F9230A"/>
    <w:rsid w:val="00F92A89"/>
    <w:rsid w:val="00F97581"/>
    <w:rsid w:val="00FA0A68"/>
    <w:rsid w:val="00FA254D"/>
    <w:rsid w:val="00FA5BA8"/>
    <w:rsid w:val="00FA5FA3"/>
    <w:rsid w:val="00FB1DE4"/>
    <w:rsid w:val="00FB462B"/>
    <w:rsid w:val="00FB5773"/>
    <w:rsid w:val="00FB6021"/>
    <w:rsid w:val="00FC6248"/>
    <w:rsid w:val="00FD2493"/>
    <w:rsid w:val="00FD46D4"/>
    <w:rsid w:val="00FE0666"/>
    <w:rsid w:val="00FE23F4"/>
    <w:rsid w:val="00FF36EA"/>
    <w:rsid w:val="00FF43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바탕체" w:eastAsia="바탕체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uiPriority="9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autoRedefine/>
    <w:qFormat/>
    <w:rsid w:val="00AF5B40"/>
    <w:pPr>
      <w:widowControl w:val="0"/>
      <w:wordWrap w:val="0"/>
      <w:autoSpaceDE w:val="0"/>
      <w:autoSpaceDN w:val="0"/>
      <w:adjustRightInd w:val="0"/>
      <w:snapToGrid w:val="0"/>
      <w:spacing w:line="300" w:lineRule="atLeast"/>
      <w:jc w:val="both"/>
      <w:textAlignment w:val="baseline"/>
    </w:pPr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1">
    <w:name w:val="heading 1"/>
    <w:basedOn w:val="a1"/>
    <w:next w:val="a1"/>
    <w:link w:val="1Char"/>
    <w:qFormat/>
    <w:rsid w:val="00AF5B40"/>
    <w:pPr>
      <w:keepNext/>
      <w:spacing w:beforeLines="200" w:afterLines="100"/>
      <w:jc w:val="right"/>
      <w:outlineLvl w:val="0"/>
    </w:pPr>
    <w:rPr>
      <w:rFonts w:ascii="HY견고딕" w:eastAsia="HY견고딕" w:hAnsi="Arial"/>
      <w:kern w:val="28"/>
      <w:sz w:val="36"/>
    </w:rPr>
  </w:style>
  <w:style w:type="paragraph" w:styleId="21">
    <w:name w:val="heading 2"/>
    <w:basedOn w:val="a1"/>
    <w:next w:val="a2"/>
    <w:link w:val="2Char"/>
    <w:autoRedefine/>
    <w:qFormat/>
    <w:rsid w:val="00AF5B40"/>
    <w:pPr>
      <w:keepNext/>
      <w:spacing w:after="240" w:line="360" w:lineRule="auto"/>
      <w:jc w:val="left"/>
      <w:outlineLvl w:val="1"/>
    </w:pPr>
    <w:rPr>
      <w:rFonts w:ascii="HY헤드라인M" w:eastAsia="HY헤드라인M" w:hAnsi="Arial"/>
      <w:sz w:val="20"/>
    </w:rPr>
  </w:style>
  <w:style w:type="paragraph" w:styleId="31">
    <w:name w:val="heading 3"/>
    <w:basedOn w:val="a1"/>
    <w:next w:val="a1"/>
    <w:link w:val="3Char"/>
    <w:autoRedefine/>
    <w:qFormat/>
    <w:rsid w:val="00AF5B40"/>
    <w:pPr>
      <w:keepNext/>
      <w:spacing w:after="189" w:line="240" w:lineRule="exact"/>
      <w:outlineLvl w:val="2"/>
    </w:pPr>
    <w:rPr>
      <w:rFonts w:ascii="HY헤드라인M" w:eastAsia="HY헤드라인M" w:hAnsi="Arial"/>
      <w:sz w:val="18"/>
      <w:szCs w:val="18"/>
    </w:rPr>
  </w:style>
  <w:style w:type="paragraph" w:styleId="41">
    <w:name w:val="heading 4"/>
    <w:basedOn w:val="a1"/>
    <w:next w:val="a1"/>
    <w:autoRedefine/>
    <w:qFormat/>
    <w:rsid w:val="00AF5B40"/>
    <w:pPr>
      <w:keepNext/>
      <w:overflowPunct w:val="0"/>
      <w:jc w:val="left"/>
      <w:textAlignment w:val="bottom"/>
      <w:outlineLvl w:val="3"/>
    </w:pPr>
    <w:rPr>
      <w:rFonts w:ascii="돋움" w:eastAsia="돋움"/>
      <w:b/>
      <w:iCs/>
    </w:rPr>
  </w:style>
  <w:style w:type="paragraph" w:styleId="51">
    <w:name w:val="heading 5"/>
    <w:basedOn w:val="a1"/>
    <w:next w:val="a1"/>
    <w:qFormat/>
    <w:rsid w:val="00AF5B40"/>
    <w:pPr>
      <w:keepNext/>
      <w:ind w:leftChars="200" w:left="400" w:hangingChars="200" w:hanging="200"/>
      <w:outlineLvl w:val="4"/>
    </w:pPr>
    <w:rPr>
      <w:rFonts w:ascii="Arial" w:eastAsia="돋움" w:hAnsi="Arial"/>
    </w:rPr>
  </w:style>
  <w:style w:type="paragraph" w:styleId="6">
    <w:name w:val="heading 6"/>
    <w:basedOn w:val="a1"/>
    <w:next w:val="a1"/>
    <w:link w:val="6Char"/>
    <w:semiHidden/>
    <w:unhideWhenUsed/>
    <w:qFormat/>
    <w:rsid w:val="00CD4C6E"/>
    <w:pPr>
      <w:keepNext/>
      <w:ind w:leftChars="600" w:left="600" w:hangingChars="200" w:hanging="2000"/>
      <w:outlineLvl w:val="5"/>
    </w:pPr>
    <w:rPr>
      <w:b/>
      <w:bCs/>
    </w:rPr>
  </w:style>
  <w:style w:type="paragraph" w:styleId="7">
    <w:name w:val="heading 7"/>
    <w:basedOn w:val="a1"/>
    <w:next w:val="a1"/>
    <w:link w:val="7Char"/>
    <w:semiHidden/>
    <w:unhideWhenUsed/>
    <w:qFormat/>
    <w:rsid w:val="00CD4C6E"/>
    <w:pPr>
      <w:keepNext/>
      <w:ind w:leftChars="700" w:left="700" w:hangingChars="200" w:hanging="2000"/>
      <w:outlineLvl w:val="6"/>
    </w:pPr>
  </w:style>
  <w:style w:type="paragraph" w:styleId="8">
    <w:name w:val="heading 8"/>
    <w:basedOn w:val="a1"/>
    <w:next w:val="a1"/>
    <w:link w:val="8Char"/>
    <w:semiHidden/>
    <w:unhideWhenUsed/>
    <w:qFormat/>
    <w:rsid w:val="00CD4C6E"/>
    <w:pPr>
      <w:keepNext/>
      <w:ind w:leftChars="800" w:left="800" w:hangingChars="200" w:hanging="2000"/>
      <w:outlineLvl w:val="7"/>
    </w:pPr>
  </w:style>
  <w:style w:type="paragraph" w:styleId="9">
    <w:name w:val="heading 9"/>
    <w:basedOn w:val="a1"/>
    <w:next w:val="a1"/>
    <w:link w:val="9Char"/>
    <w:semiHidden/>
    <w:unhideWhenUsed/>
    <w:qFormat/>
    <w:rsid w:val="00CD4C6E"/>
    <w:pPr>
      <w:keepNext/>
      <w:ind w:leftChars="900" w:left="900" w:hangingChars="200" w:hanging="200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styleId="a6">
    <w:name w:val="Emphasis"/>
    <w:basedOn w:val="a3"/>
    <w:qFormat/>
    <w:rsid w:val="00AF5B40"/>
    <w:rPr>
      <w:i/>
      <w:iCs/>
    </w:rPr>
  </w:style>
  <w:style w:type="paragraph" w:styleId="a7">
    <w:name w:val="header"/>
    <w:basedOn w:val="a1"/>
    <w:link w:val="Char"/>
    <w:rsid w:val="00AF5B40"/>
    <w:pPr>
      <w:tabs>
        <w:tab w:val="center" w:pos="4819"/>
        <w:tab w:val="right" w:pos="9071"/>
      </w:tabs>
    </w:pPr>
  </w:style>
  <w:style w:type="paragraph" w:styleId="10">
    <w:name w:val="toc 1"/>
    <w:basedOn w:val="a1"/>
    <w:next w:val="a1"/>
    <w:link w:val="1Char0"/>
    <w:autoRedefine/>
    <w:uiPriority w:val="39"/>
    <w:rsid w:val="00AF5B40"/>
    <w:pPr>
      <w:tabs>
        <w:tab w:val="right" w:leader="middleDot" w:pos="6120"/>
      </w:tabs>
      <w:spacing w:before="480" w:after="360"/>
      <w:jc w:val="left"/>
    </w:pPr>
    <w:rPr>
      <w:rFonts w:ascii="Times New Roman" w:eastAsia="HY중고딕"/>
      <w:b/>
      <w:bCs/>
      <w:caps/>
      <w:sz w:val="18"/>
      <w:szCs w:val="20"/>
    </w:rPr>
  </w:style>
  <w:style w:type="paragraph" w:styleId="22">
    <w:name w:val="toc 2"/>
    <w:basedOn w:val="a1"/>
    <w:next w:val="a1"/>
    <w:autoRedefine/>
    <w:uiPriority w:val="39"/>
    <w:rsid w:val="00AF5B40"/>
    <w:pPr>
      <w:tabs>
        <w:tab w:val="right" w:leader="middleDot" w:pos="6120"/>
      </w:tabs>
      <w:ind w:left="539"/>
      <w:jc w:val="left"/>
    </w:pPr>
    <w:rPr>
      <w:rFonts w:ascii="Times New Roman" w:eastAsia="HY중고딕"/>
      <w:sz w:val="16"/>
      <w:szCs w:val="16"/>
    </w:rPr>
  </w:style>
  <w:style w:type="paragraph" w:styleId="32">
    <w:name w:val="toc 3"/>
    <w:basedOn w:val="a1"/>
    <w:next w:val="a1"/>
    <w:autoRedefine/>
    <w:uiPriority w:val="39"/>
    <w:rsid w:val="00AF5B40"/>
    <w:pPr>
      <w:tabs>
        <w:tab w:val="right" w:leader="middleDot" w:pos="6120"/>
      </w:tabs>
      <w:ind w:left="900"/>
      <w:jc w:val="left"/>
    </w:pPr>
    <w:rPr>
      <w:rFonts w:ascii="Times New Roman" w:eastAsia="HY중고딕"/>
      <w:iCs/>
      <w:sz w:val="16"/>
    </w:rPr>
  </w:style>
  <w:style w:type="paragraph" w:styleId="a8">
    <w:name w:val="Document Map"/>
    <w:basedOn w:val="a1"/>
    <w:semiHidden/>
    <w:rsid w:val="00AF5B40"/>
    <w:pPr>
      <w:shd w:val="clear" w:color="auto" w:fill="000080"/>
    </w:pPr>
    <w:rPr>
      <w:rFonts w:ascii="Arial" w:eastAsia="돋움" w:hAnsi="Arial"/>
    </w:rPr>
  </w:style>
  <w:style w:type="paragraph" w:styleId="a9">
    <w:name w:val="footer"/>
    <w:basedOn w:val="a1"/>
    <w:link w:val="Char0"/>
    <w:rsid w:val="00AF5B40"/>
    <w:pPr>
      <w:tabs>
        <w:tab w:val="center" w:pos="4819"/>
        <w:tab w:val="right" w:pos="9071"/>
      </w:tabs>
    </w:pPr>
  </w:style>
  <w:style w:type="paragraph" w:styleId="11">
    <w:name w:val="index 1"/>
    <w:basedOn w:val="a1"/>
    <w:next w:val="a1"/>
    <w:link w:val="1Char1"/>
    <w:autoRedefine/>
    <w:uiPriority w:val="99"/>
    <w:semiHidden/>
    <w:rsid w:val="00AF5B40"/>
    <w:pPr>
      <w:tabs>
        <w:tab w:val="right" w:leader="middleDot" w:pos="2880"/>
      </w:tabs>
      <w:ind w:left="-56"/>
      <w:jc w:val="right"/>
    </w:pPr>
    <w:rPr>
      <w:rFonts w:ascii="돋움" w:eastAsia="돋움" w:hAnsi="돋움"/>
      <w:noProof/>
      <w:color w:val="auto"/>
      <w:sz w:val="16"/>
      <w:szCs w:val="16"/>
    </w:rPr>
  </w:style>
  <w:style w:type="paragraph" w:styleId="23">
    <w:name w:val="index 2"/>
    <w:basedOn w:val="a1"/>
    <w:next w:val="a1"/>
    <w:autoRedefine/>
    <w:semiHidden/>
    <w:rsid w:val="00AF5B40"/>
    <w:pPr>
      <w:ind w:left="850" w:hanging="425"/>
    </w:pPr>
    <w:rPr>
      <w:rFonts w:eastAsia="돋움"/>
    </w:rPr>
  </w:style>
  <w:style w:type="paragraph" w:styleId="33">
    <w:name w:val="index 3"/>
    <w:basedOn w:val="a1"/>
    <w:next w:val="a1"/>
    <w:autoRedefine/>
    <w:semiHidden/>
    <w:rsid w:val="00AF5B40"/>
    <w:pPr>
      <w:tabs>
        <w:tab w:val="right" w:leader="dot" w:pos="3614"/>
      </w:tabs>
      <w:ind w:leftChars="100" w:left="600" w:hanging="200"/>
      <w:jc w:val="left"/>
    </w:pPr>
    <w:rPr>
      <w:rFonts w:ascii="Times New Roman" w:eastAsia="굴림"/>
      <w:color w:val="auto"/>
      <w:sz w:val="18"/>
    </w:rPr>
  </w:style>
  <w:style w:type="paragraph" w:styleId="42">
    <w:name w:val="index 4"/>
    <w:basedOn w:val="a1"/>
    <w:next w:val="a1"/>
    <w:autoRedefine/>
    <w:semiHidden/>
    <w:rsid w:val="00AF5B40"/>
    <w:pPr>
      <w:ind w:left="1700" w:hanging="425"/>
    </w:pPr>
  </w:style>
  <w:style w:type="paragraph" w:styleId="52">
    <w:name w:val="index 5"/>
    <w:basedOn w:val="a1"/>
    <w:next w:val="a1"/>
    <w:autoRedefine/>
    <w:semiHidden/>
    <w:rsid w:val="00AF5B40"/>
    <w:pPr>
      <w:tabs>
        <w:tab w:val="right" w:leader="dot" w:pos="3614"/>
      </w:tabs>
      <w:ind w:leftChars="100" w:left="1000" w:hanging="200"/>
      <w:jc w:val="left"/>
    </w:pPr>
    <w:rPr>
      <w:rFonts w:ascii="Times New Roman" w:eastAsia="굴림"/>
      <w:color w:val="auto"/>
      <w:sz w:val="18"/>
    </w:rPr>
  </w:style>
  <w:style w:type="paragraph" w:styleId="60">
    <w:name w:val="index 6"/>
    <w:basedOn w:val="a1"/>
    <w:next w:val="a1"/>
    <w:autoRedefine/>
    <w:semiHidden/>
    <w:rsid w:val="00AF5B40"/>
    <w:pPr>
      <w:tabs>
        <w:tab w:val="right" w:leader="dot" w:pos="3614"/>
      </w:tabs>
      <w:ind w:leftChars="100" w:left="1200" w:hanging="200"/>
      <w:jc w:val="left"/>
    </w:pPr>
    <w:rPr>
      <w:rFonts w:ascii="Times New Roman" w:eastAsia="굴림"/>
      <w:color w:val="auto"/>
      <w:sz w:val="18"/>
    </w:rPr>
  </w:style>
  <w:style w:type="paragraph" w:styleId="70">
    <w:name w:val="index 7"/>
    <w:basedOn w:val="a1"/>
    <w:next w:val="a1"/>
    <w:autoRedefine/>
    <w:semiHidden/>
    <w:rsid w:val="00AF5B40"/>
    <w:pPr>
      <w:tabs>
        <w:tab w:val="right" w:leader="dot" w:pos="3614"/>
      </w:tabs>
      <w:ind w:leftChars="100" w:left="1400" w:hanging="200"/>
      <w:jc w:val="left"/>
    </w:pPr>
    <w:rPr>
      <w:rFonts w:ascii="Times New Roman" w:eastAsia="굴림"/>
      <w:color w:val="auto"/>
      <w:sz w:val="18"/>
    </w:rPr>
  </w:style>
  <w:style w:type="paragraph" w:styleId="80">
    <w:name w:val="index 8"/>
    <w:basedOn w:val="a1"/>
    <w:next w:val="a1"/>
    <w:autoRedefine/>
    <w:semiHidden/>
    <w:rsid w:val="00AF5B40"/>
    <w:pPr>
      <w:tabs>
        <w:tab w:val="right" w:leader="dot" w:pos="3614"/>
      </w:tabs>
      <w:ind w:leftChars="100" w:left="1600" w:hanging="200"/>
      <w:jc w:val="left"/>
    </w:pPr>
    <w:rPr>
      <w:rFonts w:ascii="Times New Roman" w:eastAsia="굴림"/>
      <w:color w:val="auto"/>
      <w:sz w:val="18"/>
    </w:rPr>
  </w:style>
  <w:style w:type="paragraph" w:styleId="90">
    <w:name w:val="index 9"/>
    <w:basedOn w:val="a1"/>
    <w:next w:val="a1"/>
    <w:autoRedefine/>
    <w:semiHidden/>
    <w:rsid w:val="00AF5B40"/>
    <w:pPr>
      <w:tabs>
        <w:tab w:val="right" w:leader="dot" w:pos="3614"/>
      </w:tabs>
      <w:ind w:leftChars="100" w:left="1800" w:hanging="200"/>
      <w:jc w:val="left"/>
    </w:pPr>
    <w:rPr>
      <w:rFonts w:ascii="Times New Roman" w:eastAsia="굴림"/>
      <w:color w:val="auto"/>
      <w:sz w:val="18"/>
    </w:rPr>
  </w:style>
  <w:style w:type="paragraph" w:styleId="aa">
    <w:name w:val="index heading"/>
    <w:basedOn w:val="a1"/>
    <w:next w:val="11"/>
    <w:autoRedefine/>
    <w:semiHidden/>
    <w:rsid w:val="00AF5B40"/>
    <w:pPr>
      <w:spacing w:before="360" w:after="240"/>
      <w:jc w:val="center"/>
    </w:pPr>
    <w:rPr>
      <w:rFonts w:ascii="Arial" w:eastAsia="HY견고딕" w:hAnsi="Arial" w:cs="Arial"/>
      <w:bCs/>
      <w:sz w:val="32"/>
      <w:szCs w:val="32"/>
    </w:rPr>
  </w:style>
  <w:style w:type="paragraph" w:styleId="a2">
    <w:name w:val="Normal Indent"/>
    <w:basedOn w:val="a1"/>
    <w:rsid w:val="00AF5B40"/>
    <w:pPr>
      <w:ind w:left="851"/>
    </w:pPr>
  </w:style>
  <w:style w:type="paragraph" w:styleId="ab">
    <w:name w:val="caption"/>
    <w:basedOn w:val="a1"/>
    <w:next w:val="a1"/>
    <w:qFormat/>
    <w:rsid w:val="00AF5B40"/>
    <w:pPr>
      <w:ind w:leftChars="100" w:left="567"/>
      <w:jc w:val="center"/>
    </w:pPr>
    <w:rPr>
      <w:rFonts w:ascii="굴림" w:eastAsia="굴림"/>
      <w:bCs/>
    </w:rPr>
  </w:style>
  <w:style w:type="character" w:styleId="ac">
    <w:name w:val="Hyperlink"/>
    <w:basedOn w:val="a3"/>
    <w:rsid w:val="00AF5B40"/>
    <w:rPr>
      <w:color w:val="0000FF"/>
      <w:u w:val="single"/>
    </w:rPr>
  </w:style>
  <w:style w:type="paragraph" w:customStyle="1" w:styleId="ad">
    <w:name w:val="사이"/>
    <w:basedOn w:val="-"/>
    <w:autoRedefine/>
    <w:rsid w:val="00AF5B40"/>
    <w:pPr>
      <w:spacing w:line="140" w:lineRule="exact"/>
      <w:ind w:right="142"/>
    </w:pPr>
    <w:rPr>
      <w:spacing w:val="-4"/>
      <w:sz w:val="10"/>
      <w:szCs w:val="10"/>
    </w:rPr>
  </w:style>
  <w:style w:type="paragraph" w:styleId="ae">
    <w:name w:val="Normal (Web)"/>
    <w:basedOn w:val="a1"/>
    <w:rsid w:val="00AF5B40"/>
    <w:pPr>
      <w:widowControl/>
      <w:wordWrap/>
      <w:adjustRightInd/>
      <w:spacing w:before="100" w:beforeAutospacing="1" w:after="100" w:afterAutospacing="1" w:line="240" w:lineRule="auto"/>
      <w:jc w:val="left"/>
      <w:textAlignment w:val="auto"/>
    </w:pPr>
    <w:rPr>
      <w:rFonts w:ascii="굴림" w:eastAsia="굴림" w:hAnsi="굴림" w:hint="eastAsia"/>
      <w:color w:val="auto"/>
      <w:szCs w:val="24"/>
    </w:rPr>
  </w:style>
  <w:style w:type="paragraph" w:styleId="af">
    <w:name w:val="Body Text"/>
    <w:basedOn w:val="a1"/>
    <w:link w:val="Char1"/>
    <w:rsid w:val="00AF5B40"/>
  </w:style>
  <w:style w:type="paragraph" w:customStyle="1" w:styleId="af0">
    <w:name w:val="그림"/>
    <w:basedOn w:val="af"/>
    <w:next w:val="af1"/>
    <w:link w:val="Char2"/>
    <w:autoRedefine/>
    <w:rsid w:val="00AF5B40"/>
    <w:pPr>
      <w:spacing w:before="60"/>
      <w:jc w:val="center"/>
    </w:pPr>
    <w:rPr>
      <w:noProof/>
    </w:rPr>
  </w:style>
  <w:style w:type="paragraph" w:customStyle="1" w:styleId="af1">
    <w:name w:val="꼬리표"/>
    <w:basedOn w:val="a1"/>
    <w:next w:val="af"/>
    <w:link w:val="Char3"/>
    <w:autoRedefine/>
    <w:rsid w:val="00AF5B40"/>
    <w:pPr>
      <w:overflowPunct w:val="0"/>
      <w:spacing w:afterLines="250"/>
      <w:jc w:val="center"/>
      <w:textAlignment w:val="bottom"/>
    </w:pPr>
    <w:rPr>
      <w:rFonts w:ascii="돋움" w:eastAsia="돋움"/>
      <w:sz w:val="15"/>
    </w:rPr>
  </w:style>
  <w:style w:type="paragraph" w:customStyle="1" w:styleId="24">
    <w:name w:val="꼬리표2"/>
    <w:basedOn w:val="af1"/>
    <w:link w:val="2Char0"/>
    <w:autoRedefine/>
    <w:rsid w:val="00AF5B40"/>
    <w:pPr>
      <w:spacing w:afterLines="180"/>
    </w:pPr>
    <w:rPr>
      <w:szCs w:val="15"/>
    </w:rPr>
  </w:style>
  <w:style w:type="character" w:customStyle="1" w:styleId="-0">
    <w:name w:val="꼬리표-글짜"/>
    <w:basedOn w:val="a3"/>
    <w:rsid w:val="00AF5B40"/>
    <w:rPr>
      <w:rFonts w:eastAsia="돋움"/>
      <w:b/>
      <w:color w:val="000000"/>
      <w:sz w:val="17"/>
      <w:szCs w:val="17"/>
    </w:rPr>
  </w:style>
  <w:style w:type="paragraph" w:customStyle="1" w:styleId="25">
    <w:name w:val="꾸밈2"/>
    <w:basedOn w:val="a1"/>
    <w:link w:val="2Char1"/>
    <w:autoRedefine/>
    <w:rsid w:val="00AF5B40"/>
    <w:rPr>
      <w:rFonts w:ascii="맑은 고딕" w:eastAsia="맑은 고딕" w:hAnsi="맑은 고딕"/>
      <w:sz w:val="15"/>
      <w:szCs w:val="15"/>
    </w:rPr>
  </w:style>
  <w:style w:type="paragraph" w:customStyle="1" w:styleId="34">
    <w:name w:val="꾸밈3"/>
    <w:basedOn w:val="a1"/>
    <w:link w:val="3Char0"/>
    <w:autoRedefine/>
    <w:rsid w:val="00AF5B40"/>
    <w:rPr>
      <w:rFonts w:ascii="Trebuchet MS" w:eastAsia="맑은 고딕" w:hAnsi="Trebuchet MS"/>
      <w:sz w:val="14"/>
      <w:szCs w:val="14"/>
    </w:rPr>
  </w:style>
  <w:style w:type="paragraph" w:customStyle="1" w:styleId="af2">
    <w:name w:val="색인제목"/>
    <w:basedOn w:val="1"/>
    <w:autoRedefine/>
    <w:rsid w:val="00AF5B40"/>
    <w:pPr>
      <w:spacing w:before="542" w:after="271"/>
      <w:jc w:val="center"/>
    </w:pPr>
  </w:style>
  <w:style w:type="paragraph" w:customStyle="1" w:styleId="af3">
    <w:name w:val="색인항목"/>
    <w:basedOn w:val="a1"/>
    <w:autoRedefine/>
    <w:rsid w:val="00AF5B40"/>
    <w:pPr>
      <w:jc w:val="center"/>
    </w:pPr>
    <w:rPr>
      <w:rFonts w:ascii="HY견명조" w:eastAsia="HY견명조"/>
      <w:spacing w:val="0"/>
      <w:sz w:val="24"/>
      <w:szCs w:val="24"/>
    </w:rPr>
  </w:style>
  <w:style w:type="paragraph" w:customStyle="1" w:styleId="26">
    <w:name w:val="예2"/>
    <w:basedOn w:val="a1"/>
    <w:link w:val="2CharChar"/>
    <w:autoRedefine/>
    <w:rsid w:val="00AF5B40"/>
    <w:pPr>
      <w:ind w:left="395"/>
    </w:pPr>
    <w:rPr>
      <w:rFonts w:ascii="돋움" w:eastAsia="돋움" w:hAnsi="돋움"/>
      <w:spacing w:val="0"/>
      <w:sz w:val="16"/>
      <w:szCs w:val="16"/>
    </w:rPr>
  </w:style>
  <w:style w:type="paragraph" w:customStyle="1" w:styleId="27">
    <w:name w:val="스타일 예2 + 굵게"/>
    <w:basedOn w:val="26"/>
    <w:autoRedefine/>
    <w:rsid w:val="00AF5B40"/>
    <w:rPr>
      <w:b/>
      <w:bCs/>
    </w:rPr>
  </w:style>
  <w:style w:type="character" w:customStyle="1" w:styleId="-7pt">
    <w:name w:val="스타일 표-기본 + 7 pt"/>
    <w:basedOn w:val="-1"/>
    <w:rsid w:val="00AF5B40"/>
    <w:rPr>
      <w:color w:val="000000"/>
      <w:sz w:val="14"/>
      <w:szCs w:val="14"/>
    </w:rPr>
  </w:style>
  <w:style w:type="character" w:customStyle="1" w:styleId="af4">
    <w:name w:val="영문"/>
    <w:basedOn w:val="a3"/>
    <w:rsid w:val="00AF5B40"/>
    <w:rPr>
      <w:spacing w:val="0"/>
      <w:w w:val="100"/>
    </w:rPr>
  </w:style>
  <w:style w:type="paragraph" w:customStyle="1" w:styleId="af5">
    <w:name w:val="영문간격"/>
    <w:basedOn w:val="a1"/>
    <w:autoRedefine/>
    <w:rsid w:val="00AF5B40"/>
    <w:pPr>
      <w:autoSpaceDE/>
      <w:autoSpaceDN/>
    </w:pPr>
    <w:rPr>
      <w:color w:val="333333"/>
    </w:rPr>
  </w:style>
  <w:style w:type="character" w:customStyle="1" w:styleId="53">
    <w:name w:val="제목5"/>
    <w:basedOn w:val="a3"/>
    <w:rsid w:val="00AF5B40"/>
    <w:rPr>
      <w:rFonts w:ascii="돋움" w:eastAsia="돋움"/>
      <w:b/>
      <w:color w:val="000000"/>
      <w:sz w:val="16"/>
      <w:szCs w:val="16"/>
    </w:rPr>
  </w:style>
  <w:style w:type="paragraph" w:customStyle="1" w:styleId="af6">
    <w:name w:val="참고"/>
    <w:basedOn w:val="a1"/>
    <w:autoRedefine/>
    <w:rsid w:val="00AF5B40"/>
    <w:rPr>
      <w:rFonts w:ascii="돋움" w:eastAsia="돋움"/>
      <w:sz w:val="16"/>
      <w:szCs w:val="16"/>
    </w:rPr>
  </w:style>
  <w:style w:type="paragraph" w:customStyle="1" w:styleId="af7">
    <w:name w:val="페이지"/>
    <w:basedOn w:val="a1"/>
    <w:link w:val="Char4"/>
    <w:autoRedefine/>
    <w:rsid w:val="00AF5B40"/>
    <w:rPr>
      <w:noProof/>
      <w:position w:val="-2"/>
      <w:sz w:val="16"/>
      <w:szCs w:val="16"/>
    </w:rPr>
  </w:style>
  <w:style w:type="paragraph" w:customStyle="1" w:styleId="-">
    <w:name w:val="표-본문"/>
    <w:basedOn w:val="a1"/>
    <w:autoRedefine/>
    <w:rsid w:val="00AF5B40"/>
    <w:pPr>
      <w:overflowPunct w:val="0"/>
      <w:spacing w:line="220" w:lineRule="atLeast"/>
      <w:jc w:val="left"/>
      <w:textAlignment w:val="bottom"/>
    </w:pPr>
    <w:rPr>
      <w:rFonts w:ascii="돋움" w:eastAsia="돋움"/>
      <w:sz w:val="14"/>
    </w:rPr>
  </w:style>
  <w:style w:type="paragraph" w:customStyle="1" w:styleId="-2">
    <w:name w:val="표-본문작은"/>
    <w:basedOn w:val="a1"/>
    <w:autoRedefine/>
    <w:rsid w:val="00AF5B40"/>
    <w:pPr>
      <w:overflowPunct w:val="0"/>
      <w:spacing w:line="220" w:lineRule="atLeast"/>
      <w:jc w:val="center"/>
      <w:textAlignment w:val="bottom"/>
    </w:pPr>
    <w:rPr>
      <w:rFonts w:ascii="돋움" w:eastAsia="돋움"/>
      <w:kern w:val="2"/>
      <w:sz w:val="14"/>
    </w:rPr>
  </w:style>
  <w:style w:type="paragraph" w:customStyle="1" w:styleId="-3">
    <w:name w:val="표-제목작은"/>
    <w:basedOn w:val="a1"/>
    <w:autoRedefine/>
    <w:rsid w:val="00AF5B40"/>
    <w:pPr>
      <w:overflowPunct w:val="0"/>
      <w:spacing w:line="220" w:lineRule="atLeast"/>
      <w:jc w:val="center"/>
      <w:textAlignment w:val="bottom"/>
    </w:pPr>
    <w:rPr>
      <w:rFonts w:ascii="돋움" w:eastAsia="돋움"/>
      <w:sz w:val="14"/>
    </w:rPr>
  </w:style>
  <w:style w:type="paragraph" w:customStyle="1" w:styleId="12">
    <w:name w:val="표제부1"/>
    <w:autoRedefine/>
    <w:rsid w:val="00AF5B40"/>
    <w:pPr>
      <w:jc w:val="center"/>
      <w:outlineLvl w:val="0"/>
    </w:pPr>
    <w:rPr>
      <w:rFonts w:ascii="Trebuchet MS" w:hAnsi="Trebuchet MS"/>
      <w:color w:val="000000"/>
      <w:sz w:val="110"/>
      <w:szCs w:val="110"/>
    </w:rPr>
  </w:style>
  <w:style w:type="paragraph" w:customStyle="1" w:styleId="28">
    <w:name w:val="표제부2"/>
    <w:autoRedefine/>
    <w:rsid w:val="00AF5B40"/>
    <w:pPr>
      <w:overflowPunct w:val="0"/>
      <w:autoSpaceDE w:val="0"/>
      <w:autoSpaceDN w:val="0"/>
      <w:snapToGrid w:val="0"/>
      <w:jc w:val="center"/>
      <w:textAlignment w:val="bottom"/>
    </w:pPr>
    <w:rPr>
      <w:rFonts w:ascii="HY견고딕" w:eastAsia="HY견고딕"/>
      <w:bCs/>
      <w:color w:val="000000"/>
      <w:sz w:val="24"/>
      <w:szCs w:val="24"/>
    </w:rPr>
  </w:style>
  <w:style w:type="paragraph" w:customStyle="1" w:styleId="29">
    <w:name w:val="그림2"/>
    <w:basedOn w:val="af0"/>
    <w:link w:val="2Char2"/>
    <w:autoRedefine/>
    <w:rsid w:val="00AF5B40"/>
    <w:pPr>
      <w:spacing w:beforeLines="70"/>
    </w:pPr>
  </w:style>
  <w:style w:type="paragraph" w:customStyle="1" w:styleId="0">
    <w:name w:val="그림0"/>
    <w:basedOn w:val="29"/>
    <w:autoRedefine/>
    <w:rsid w:val="00AF5B40"/>
    <w:pPr>
      <w:spacing w:beforeLines="0"/>
      <w:ind w:right="-55"/>
    </w:pPr>
  </w:style>
  <w:style w:type="paragraph" w:customStyle="1" w:styleId="13">
    <w:name w:val="그림1"/>
    <w:basedOn w:val="af0"/>
    <w:rsid w:val="00AF5B40"/>
  </w:style>
  <w:style w:type="paragraph" w:customStyle="1" w:styleId="35">
    <w:name w:val="그림3"/>
    <w:basedOn w:val="29"/>
    <w:autoRedefine/>
    <w:rsid w:val="00AF5B40"/>
    <w:pPr>
      <w:spacing w:beforeLines="30"/>
    </w:pPr>
  </w:style>
  <w:style w:type="character" w:customStyle="1" w:styleId="af8">
    <w:name w:val="그림삽입"/>
    <w:basedOn w:val="a3"/>
    <w:rsid w:val="00AF5B40"/>
    <w:rPr>
      <w:position w:val="-4"/>
    </w:rPr>
  </w:style>
  <w:style w:type="paragraph" w:customStyle="1" w:styleId="2a">
    <w:name w:val="그림삽입2"/>
    <w:basedOn w:val="a1"/>
    <w:rsid w:val="00AF5B40"/>
  </w:style>
  <w:style w:type="paragraph" w:customStyle="1" w:styleId="af9">
    <w:name w:val="그림여백"/>
    <w:basedOn w:val="a1"/>
    <w:autoRedefine/>
    <w:rsid w:val="00AF5B40"/>
    <w:pPr>
      <w:spacing w:beforeLines="50"/>
      <w:jc w:val="center"/>
    </w:pPr>
  </w:style>
  <w:style w:type="character" w:customStyle="1" w:styleId="Char3">
    <w:name w:val="꼬리표 Char"/>
    <w:basedOn w:val="a3"/>
    <w:link w:val="af1"/>
    <w:rsid w:val="00AF5B40"/>
    <w:rPr>
      <w:rFonts w:ascii="돋움" w:eastAsia="돋움" w:hAnsi="HY신명조"/>
      <w:color w:val="000000"/>
      <w:spacing w:val="-6"/>
      <w:sz w:val="15"/>
      <w:szCs w:val="17"/>
    </w:rPr>
  </w:style>
  <w:style w:type="paragraph" w:customStyle="1" w:styleId="00">
    <w:name w:val="꼬리표0"/>
    <w:basedOn w:val="24"/>
    <w:link w:val="0Char"/>
    <w:autoRedefine/>
    <w:rsid w:val="00AF5B40"/>
    <w:pPr>
      <w:spacing w:before="40" w:afterLines="0" w:line="200" w:lineRule="atLeast"/>
    </w:pPr>
    <w:rPr>
      <w:rFonts w:hAnsi="돋움"/>
      <w:kern w:val="2"/>
    </w:rPr>
  </w:style>
  <w:style w:type="character" w:customStyle="1" w:styleId="2Char0">
    <w:name w:val="꼬리표2 Char"/>
    <w:basedOn w:val="Char3"/>
    <w:link w:val="24"/>
    <w:rsid w:val="00AF5B40"/>
    <w:rPr>
      <w:szCs w:val="15"/>
    </w:rPr>
  </w:style>
  <w:style w:type="character" w:customStyle="1" w:styleId="0Char">
    <w:name w:val="꼬리표0 Char"/>
    <w:basedOn w:val="2Char0"/>
    <w:link w:val="00"/>
    <w:rsid w:val="00AF5B40"/>
    <w:rPr>
      <w:rFonts w:hAnsi="돋움"/>
      <w:kern w:val="2"/>
    </w:rPr>
  </w:style>
  <w:style w:type="paragraph" w:customStyle="1" w:styleId="225">
    <w:name w:val="꼬리표2 + 단락 뒤: 2.5 줄"/>
    <w:basedOn w:val="af1"/>
    <w:rsid w:val="00AF5B40"/>
  </w:style>
  <w:style w:type="paragraph" w:customStyle="1" w:styleId="36">
    <w:name w:val="꼬리표3"/>
    <w:basedOn w:val="af1"/>
    <w:autoRedefine/>
    <w:rsid w:val="00AF5B40"/>
    <w:pPr>
      <w:spacing w:beforeLines="70"/>
    </w:pPr>
  </w:style>
  <w:style w:type="paragraph" w:customStyle="1" w:styleId="14">
    <w:name w:val="꾸밈1"/>
    <w:basedOn w:val="a1"/>
    <w:link w:val="1Char2"/>
    <w:autoRedefine/>
    <w:rsid w:val="00AF5B40"/>
    <w:rPr>
      <w:rFonts w:ascii="Trebuchet MS" w:eastAsiaTheme="minorEastAsia" w:hAnsi="Trebuchet MS"/>
      <w:spacing w:val="0"/>
      <w:sz w:val="16"/>
      <w:szCs w:val="18"/>
    </w:rPr>
  </w:style>
  <w:style w:type="character" w:customStyle="1" w:styleId="1Char2">
    <w:name w:val="꾸밈1 Char"/>
    <w:basedOn w:val="a3"/>
    <w:link w:val="14"/>
    <w:rsid w:val="00AF5B40"/>
    <w:rPr>
      <w:rFonts w:ascii="Trebuchet MS" w:eastAsiaTheme="minorEastAsia" w:hAnsi="Trebuchet MS"/>
      <w:color w:val="000000"/>
      <w:sz w:val="16"/>
      <w:szCs w:val="18"/>
    </w:rPr>
  </w:style>
  <w:style w:type="character" w:customStyle="1" w:styleId="2Char1">
    <w:name w:val="꾸밈2 Char"/>
    <w:basedOn w:val="a3"/>
    <w:link w:val="25"/>
    <w:rsid w:val="00AF5B40"/>
    <w:rPr>
      <w:rFonts w:ascii="맑은 고딕" w:eastAsia="맑은 고딕" w:hAnsi="맑은 고딕"/>
      <w:color w:val="000000"/>
      <w:spacing w:val="-6"/>
      <w:sz w:val="15"/>
      <w:szCs w:val="15"/>
    </w:rPr>
  </w:style>
  <w:style w:type="character" w:customStyle="1" w:styleId="3Char0">
    <w:name w:val="꾸밈3 Char"/>
    <w:basedOn w:val="a3"/>
    <w:link w:val="34"/>
    <w:rsid w:val="00AF5B40"/>
    <w:rPr>
      <w:rFonts w:ascii="Trebuchet MS" w:eastAsia="맑은 고딕" w:hAnsi="Trebuchet MS"/>
      <w:color w:val="000000"/>
      <w:spacing w:val="-6"/>
      <w:sz w:val="14"/>
      <w:szCs w:val="14"/>
    </w:rPr>
  </w:style>
  <w:style w:type="paragraph" w:customStyle="1" w:styleId="afa">
    <w:name w:val="목차"/>
    <w:rsid w:val="00AF5B40"/>
    <w:pPr>
      <w:overflowPunct w:val="0"/>
      <w:autoSpaceDE w:val="0"/>
      <w:autoSpaceDN w:val="0"/>
      <w:snapToGrid w:val="0"/>
      <w:spacing w:beforeLines="200" w:afterLines="50" w:line="300" w:lineRule="atLeast"/>
      <w:jc w:val="right"/>
      <w:textAlignment w:val="bottom"/>
    </w:pPr>
    <w:rPr>
      <w:rFonts w:ascii="HY견고딕" w:eastAsia="HY견고딕"/>
      <w:sz w:val="36"/>
    </w:rPr>
  </w:style>
  <w:style w:type="character" w:customStyle="1" w:styleId="1Char0">
    <w:name w:val="목차 1 Char"/>
    <w:basedOn w:val="a3"/>
    <w:link w:val="10"/>
    <w:uiPriority w:val="39"/>
    <w:rsid w:val="00AF5B40"/>
    <w:rPr>
      <w:rFonts w:ascii="Times New Roman" w:eastAsia="HY중고딕" w:hAnsi="HY신명조"/>
      <w:b/>
      <w:bCs/>
      <w:caps/>
      <w:color w:val="000000"/>
      <w:spacing w:val="-6"/>
      <w:sz w:val="18"/>
    </w:rPr>
  </w:style>
  <w:style w:type="paragraph" w:styleId="43">
    <w:name w:val="toc 4"/>
    <w:basedOn w:val="a1"/>
    <w:next w:val="a1"/>
    <w:autoRedefine/>
    <w:uiPriority w:val="39"/>
    <w:rsid w:val="00AF5B40"/>
    <w:pPr>
      <w:tabs>
        <w:tab w:val="right" w:leader="middleDot" w:pos="6120"/>
      </w:tabs>
      <w:ind w:left="1440"/>
      <w:jc w:val="left"/>
    </w:pPr>
    <w:rPr>
      <w:rFonts w:ascii="Times New Roman" w:eastAsia="HY중고딕"/>
      <w:noProof/>
      <w:sz w:val="16"/>
      <w:szCs w:val="18"/>
    </w:rPr>
  </w:style>
  <w:style w:type="paragraph" w:styleId="54">
    <w:name w:val="toc 5"/>
    <w:basedOn w:val="a1"/>
    <w:next w:val="a1"/>
    <w:autoRedefine/>
    <w:uiPriority w:val="39"/>
    <w:rsid w:val="00AF5B40"/>
    <w:pPr>
      <w:ind w:left="680"/>
      <w:jc w:val="left"/>
    </w:pPr>
    <w:rPr>
      <w:rFonts w:ascii="Times New Roman"/>
      <w:sz w:val="18"/>
      <w:szCs w:val="18"/>
    </w:rPr>
  </w:style>
  <w:style w:type="paragraph" w:styleId="61">
    <w:name w:val="toc 6"/>
    <w:basedOn w:val="a1"/>
    <w:next w:val="a1"/>
    <w:autoRedefine/>
    <w:uiPriority w:val="39"/>
    <w:rsid w:val="00AF5B40"/>
    <w:pPr>
      <w:ind w:left="850"/>
      <w:jc w:val="left"/>
    </w:pPr>
    <w:rPr>
      <w:rFonts w:ascii="Times New Roman"/>
      <w:sz w:val="18"/>
      <w:szCs w:val="18"/>
    </w:rPr>
  </w:style>
  <w:style w:type="paragraph" w:styleId="71">
    <w:name w:val="toc 7"/>
    <w:basedOn w:val="a1"/>
    <w:next w:val="a1"/>
    <w:autoRedefine/>
    <w:uiPriority w:val="39"/>
    <w:rsid w:val="00AF5B40"/>
    <w:pPr>
      <w:ind w:left="1020"/>
      <w:jc w:val="left"/>
    </w:pPr>
    <w:rPr>
      <w:rFonts w:ascii="Times New Roman"/>
      <w:sz w:val="18"/>
      <w:szCs w:val="18"/>
    </w:rPr>
  </w:style>
  <w:style w:type="paragraph" w:styleId="81">
    <w:name w:val="toc 8"/>
    <w:basedOn w:val="a1"/>
    <w:next w:val="a1"/>
    <w:autoRedefine/>
    <w:uiPriority w:val="39"/>
    <w:rsid w:val="00AF5B40"/>
    <w:pPr>
      <w:ind w:left="1190"/>
      <w:jc w:val="left"/>
    </w:pPr>
    <w:rPr>
      <w:rFonts w:ascii="Times New Roman"/>
      <w:sz w:val="18"/>
      <w:szCs w:val="18"/>
    </w:rPr>
  </w:style>
  <w:style w:type="paragraph" w:styleId="91">
    <w:name w:val="toc 9"/>
    <w:basedOn w:val="a1"/>
    <w:next w:val="a1"/>
    <w:autoRedefine/>
    <w:uiPriority w:val="39"/>
    <w:rsid w:val="00AF5B40"/>
    <w:pPr>
      <w:ind w:left="1360"/>
      <w:jc w:val="left"/>
    </w:pPr>
    <w:rPr>
      <w:rFonts w:ascii="Times New Roman"/>
      <w:sz w:val="18"/>
      <w:szCs w:val="18"/>
    </w:rPr>
  </w:style>
  <w:style w:type="paragraph" w:customStyle="1" w:styleId="afb">
    <w:name w:val="바탕글"/>
    <w:basedOn w:val="af"/>
    <w:autoRedefine/>
    <w:rsid w:val="00AF5B40"/>
    <w:pPr>
      <w:spacing w:line="200" w:lineRule="exact"/>
      <w:jc w:val="center"/>
    </w:pPr>
    <w:rPr>
      <w:rFonts w:ascii="Times New Roman"/>
      <w:b/>
      <w:spacing w:val="0"/>
    </w:rPr>
  </w:style>
  <w:style w:type="character" w:customStyle="1" w:styleId="1Char1">
    <w:name w:val="색인 1 Char"/>
    <w:basedOn w:val="a3"/>
    <w:link w:val="11"/>
    <w:uiPriority w:val="99"/>
    <w:semiHidden/>
    <w:rsid w:val="00AF5B40"/>
    <w:rPr>
      <w:rFonts w:ascii="돋움" w:eastAsia="돋움" w:hAnsi="돋움"/>
      <w:noProof/>
      <w:spacing w:val="-6"/>
      <w:sz w:val="16"/>
      <w:szCs w:val="16"/>
    </w:rPr>
  </w:style>
  <w:style w:type="paragraph" w:customStyle="1" w:styleId="afc">
    <w:name w:val="스크립트"/>
    <w:basedOn w:val="a1"/>
    <w:rsid w:val="00AF5B40"/>
    <w:pPr>
      <w:spacing w:line="240" w:lineRule="atLeast"/>
      <w:ind w:right="96"/>
    </w:pPr>
    <w:rPr>
      <w:sz w:val="16"/>
      <w:szCs w:val="16"/>
    </w:rPr>
  </w:style>
  <w:style w:type="paragraph" w:customStyle="1" w:styleId="30725">
    <w:name w:val="스타일 꼬리표3 + 앞: 0.7 줄 단락 뒤: 2.5 줄"/>
    <w:basedOn w:val="36"/>
    <w:autoRedefine/>
    <w:rsid w:val="00AF5B40"/>
    <w:pPr>
      <w:spacing w:beforeLines="0" w:afterLines="100" w:line="260" w:lineRule="atLeast"/>
    </w:pPr>
    <w:rPr>
      <w:rFonts w:cs="바탕"/>
    </w:rPr>
  </w:style>
  <w:style w:type="character" w:customStyle="1" w:styleId="-1">
    <w:name w:val="표-기본"/>
    <w:basedOn w:val="a3"/>
    <w:rsid w:val="00AF5B40"/>
    <w:rPr>
      <w:rFonts w:ascii="돋움" w:eastAsia="돋움" w:hAnsi="Arial"/>
      <w:spacing w:val="0"/>
      <w:position w:val="4"/>
      <w:sz w:val="16"/>
    </w:rPr>
  </w:style>
  <w:style w:type="character" w:customStyle="1" w:styleId="afd">
    <w:name w:val="스타일 표준 +"/>
    <w:basedOn w:val="a3"/>
    <w:rsid w:val="00AF5B40"/>
    <w:rPr>
      <w:color w:val="000000"/>
      <w:kern w:val="2"/>
    </w:rPr>
  </w:style>
  <w:style w:type="paragraph" w:customStyle="1" w:styleId="afe">
    <w:name w:val="설명"/>
    <w:basedOn w:val="26"/>
    <w:rsid w:val="00AF5B40"/>
  </w:style>
  <w:style w:type="paragraph" w:customStyle="1" w:styleId="aff">
    <w:name w:val="박스"/>
    <w:basedOn w:val="15"/>
    <w:rsid w:val="00AF5B40"/>
  </w:style>
  <w:style w:type="paragraph" w:customStyle="1" w:styleId="16">
    <w:name w:val="유형1"/>
    <w:basedOn w:val="1"/>
    <w:rsid w:val="00AF5B40"/>
    <w:pPr>
      <w:outlineLvl w:val="9"/>
    </w:pPr>
  </w:style>
  <w:style w:type="paragraph" w:customStyle="1" w:styleId="aff0">
    <w:name w:val="저작권"/>
    <w:basedOn w:val="a1"/>
    <w:link w:val="Char5"/>
    <w:autoRedefine/>
    <w:rsid w:val="00AF5B40"/>
    <w:pPr>
      <w:overflowPunct w:val="0"/>
      <w:spacing w:line="240" w:lineRule="atLeast"/>
      <w:textAlignment w:val="bottom"/>
    </w:pPr>
    <w:rPr>
      <w:color w:val="333333"/>
      <w:sz w:val="16"/>
      <w:szCs w:val="20"/>
    </w:rPr>
  </w:style>
  <w:style w:type="character" w:customStyle="1" w:styleId="Char5">
    <w:name w:val="저작권 Char"/>
    <w:basedOn w:val="a3"/>
    <w:link w:val="aff0"/>
    <w:rsid w:val="00AF5B40"/>
    <w:rPr>
      <w:rFonts w:ascii="HY신명조" w:eastAsia="HY신명조" w:hAnsi="HY신명조"/>
      <w:color w:val="333333"/>
      <w:spacing w:val="-6"/>
      <w:sz w:val="16"/>
    </w:rPr>
  </w:style>
  <w:style w:type="paragraph" w:customStyle="1" w:styleId="17">
    <w:name w:val="저작권1"/>
    <w:link w:val="1Char3"/>
    <w:autoRedefine/>
    <w:rsid w:val="00AF5B40"/>
    <w:pPr>
      <w:jc w:val="center"/>
    </w:pPr>
    <w:rPr>
      <w:rFonts w:ascii="Trebuchet MS" w:eastAsia="Times New Roman" w:hAnsi="Trebuchet MS"/>
      <w:color w:val="333333"/>
      <w:sz w:val="40"/>
      <w:szCs w:val="40"/>
    </w:rPr>
  </w:style>
  <w:style w:type="character" w:customStyle="1" w:styleId="1Char3">
    <w:name w:val="저작권1 Char"/>
    <w:basedOn w:val="a3"/>
    <w:link w:val="17"/>
    <w:rsid w:val="00AF5B40"/>
    <w:rPr>
      <w:rFonts w:ascii="Trebuchet MS" w:eastAsia="Times New Roman" w:hAnsi="Trebuchet MS"/>
      <w:color w:val="333333"/>
      <w:sz w:val="40"/>
      <w:szCs w:val="40"/>
    </w:rPr>
  </w:style>
  <w:style w:type="paragraph" w:customStyle="1" w:styleId="2b">
    <w:name w:val="저작권2"/>
    <w:basedOn w:val="aff0"/>
    <w:link w:val="2Char3"/>
    <w:autoRedefine/>
    <w:rsid w:val="00AF5B40"/>
    <w:pPr>
      <w:jc w:val="center"/>
    </w:pPr>
    <w:rPr>
      <w:sz w:val="14"/>
      <w:szCs w:val="14"/>
    </w:rPr>
  </w:style>
  <w:style w:type="character" w:customStyle="1" w:styleId="2Char3">
    <w:name w:val="저작권2 Char"/>
    <w:basedOn w:val="Char5"/>
    <w:link w:val="2b"/>
    <w:rsid w:val="00AF5B40"/>
    <w:rPr>
      <w:sz w:val="14"/>
      <w:szCs w:val="14"/>
    </w:rPr>
  </w:style>
  <w:style w:type="paragraph" w:customStyle="1" w:styleId="aff1">
    <w:name w:val="점선"/>
    <w:basedOn w:val="10"/>
    <w:link w:val="Char6"/>
    <w:rsid w:val="00AF5B40"/>
  </w:style>
  <w:style w:type="character" w:customStyle="1" w:styleId="Char6">
    <w:name w:val="점선 Char"/>
    <w:basedOn w:val="1Char0"/>
    <w:link w:val="aff1"/>
    <w:rsid w:val="00AF5B40"/>
  </w:style>
  <w:style w:type="character" w:customStyle="1" w:styleId="3Char">
    <w:name w:val="제목 3 Char"/>
    <w:basedOn w:val="a3"/>
    <w:link w:val="31"/>
    <w:rsid w:val="00AF5B40"/>
    <w:rPr>
      <w:rFonts w:ascii="HY헤드라인M" w:eastAsia="HY헤드라인M" w:hAnsi="Arial"/>
      <w:color w:val="000000"/>
      <w:spacing w:val="-6"/>
      <w:sz w:val="18"/>
      <w:szCs w:val="18"/>
    </w:rPr>
  </w:style>
  <w:style w:type="paragraph" w:customStyle="1" w:styleId="aff2">
    <w:name w:val="차례"/>
    <w:basedOn w:val="a1"/>
    <w:link w:val="Char7"/>
    <w:rsid w:val="00AF5B40"/>
    <w:pPr>
      <w:jc w:val="right"/>
    </w:pPr>
    <w:rPr>
      <w:sz w:val="14"/>
    </w:rPr>
  </w:style>
  <w:style w:type="character" w:customStyle="1" w:styleId="Char7">
    <w:name w:val="차례 Char"/>
    <w:basedOn w:val="a3"/>
    <w:link w:val="aff2"/>
    <w:rsid w:val="00AF5B40"/>
    <w:rPr>
      <w:rFonts w:ascii="HY신명조" w:eastAsia="HY신명조" w:hAnsi="HY신명조"/>
      <w:color w:val="000000"/>
      <w:spacing w:val="-6"/>
      <w:sz w:val="14"/>
      <w:szCs w:val="17"/>
    </w:rPr>
  </w:style>
  <w:style w:type="character" w:customStyle="1" w:styleId="18">
    <w:name w:val="차례번호1"/>
    <w:basedOn w:val="a3"/>
    <w:rsid w:val="00AF5B40"/>
    <w:rPr>
      <w:i/>
      <w:noProof/>
      <w:color w:val="C0C0C0"/>
      <w:position w:val="0"/>
      <w:sz w:val="36"/>
      <w:szCs w:val="40"/>
    </w:rPr>
  </w:style>
  <w:style w:type="character" w:styleId="aff3">
    <w:name w:val="page number"/>
    <w:basedOn w:val="a3"/>
    <w:rsid w:val="00AF5B40"/>
    <w:rPr>
      <w:rFonts w:ascii="Trebuchet MS" w:eastAsia="맑은 고딕" w:hAnsi="Trebuchet MS"/>
      <w:b/>
      <w:sz w:val="16"/>
    </w:rPr>
  </w:style>
  <w:style w:type="character" w:customStyle="1" w:styleId="Char4">
    <w:name w:val="페이지 Char"/>
    <w:basedOn w:val="a3"/>
    <w:link w:val="af7"/>
    <w:rsid w:val="00AF5B40"/>
    <w:rPr>
      <w:rFonts w:ascii="HY신명조" w:eastAsia="HY신명조" w:hAnsi="HY신명조"/>
      <w:noProof/>
      <w:color w:val="000000"/>
      <w:spacing w:val="-6"/>
      <w:position w:val="-2"/>
      <w:sz w:val="16"/>
      <w:szCs w:val="16"/>
    </w:rPr>
  </w:style>
  <w:style w:type="table" w:styleId="aff4">
    <w:name w:val="Table Grid"/>
    <w:basedOn w:val="a4"/>
    <w:rsid w:val="00AF5B40"/>
    <w:pPr>
      <w:widowControl w:val="0"/>
      <w:wordWrap w:val="0"/>
      <w:adjustRightInd w:val="0"/>
      <w:snapToGrid w:val="0"/>
      <w:spacing w:line="300" w:lineRule="atLeast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5">
    <w:name w:val="표/그림 스타일"/>
    <w:basedOn w:val="a1"/>
    <w:rsid w:val="00AF5B40"/>
    <w:pPr>
      <w:spacing w:line="240" w:lineRule="auto"/>
      <w:ind w:leftChars="200" w:left="200"/>
      <w:jc w:val="center"/>
    </w:pPr>
    <w:rPr>
      <w:rFonts w:ascii="Arial" w:eastAsia="굴림체" w:hAnsi="Arial"/>
    </w:rPr>
  </w:style>
  <w:style w:type="character" w:customStyle="1" w:styleId="-4">
    <w:name w:val="표-제목"/>
    <w:basedOn w:val="a3"/>
    <w:rsid w:val="00AF5B40"/>
    <w:rPr>
      <w:rFonts w:ascii="돋움" w:eastAsia="돋움" w:hAnsi="Arial"/>
      <w:b/>
      <w:color w:val="FFFFFF"/>
      <w:spacing w:val="0"/>
      <w:position w:val="0"/>
      <w:sz w:val="16"/>
    </w:rPr>
  </w:style>
  <w:style w:type="paragraph" w:customStyle="1" w:styleId="215pt0pt15pt">
    <w:name w:val="스타일 제목 2 + 굴림체 15 pt 양쪽 단락 뒤: 0 pt 줄 간격: 최소 15 pt"/>
    <w:basedOn w:val="21"/>
    <w:rsid w:val="00AF5B40"/>
    <w:pPr>
      <w:spacing w:after="0" w:line="300" w:lineRule="atLeast"/>
      <w:jc w:val="both"/>
    </w:pPr>
    <w:rPr>
      <w:rFonts w:ascii="굴림체" w:eastAsia="굴림체" w:cs="바탕"/>
      <w:spacing w:val="0"/>
      <w:sz w:val="30"/>
      <w:szCs w:val="20"/>
    </w:rPr>
  </w:style>
  <w:style w:type="character" w:customStyle="1" w:styleId="Char1">
    <w:name w:val="본문 Char"/>
    <w:basedOn w:val="a3"/>
    <w:link w:val="af"/>
    <w:rsid w:val="00AF5B40"/>
    <w:rPr>
      <w:rFonts w:ascii="HY신명조" w:eastAsia="HY신명조" w:hAnsi="HY신명조"/>
      <w:color w:val="000000"/>
      <w:spacing w:val="-6"/>
      <w:sz w:val="17"/>
      <w:szCs w:val="17"/>
    </w:rPr>
  </w:style>
  <w:style w:type="character" w:customStyle="1" w:styleId="Char2">
    <w:name w:val="그림 Char"/>
    <w:basedOn w:val="Char1"/>
    <w:link w:val="af0"/>
    <w:rsid w:val="00AF5B40"/>
    <w:rPr>
      <w:noProof/>
    </w:rPr>
  </w:style>
  <w:style w:type="paragraph" w:customStyle="1" w:styleId="15">
    <w:name w:val="예1"/>
    <w:basedOn w:val="a1"/>
    <w:link w:val="1Char4"/>
    <w:autoRedefine/>
    <w:rsid w:val="00AF5B40"/>
    <w:rPr>
      <w:rFonts w:ascii="돋움" w:eastAsia="돋움"/>
      <w:b/>
      <w:spacing w:val="0"/>
      <w:sz w:val="16"/>
    </w:rPr>
  </w:style>
  <w:style w:type="character" w:customStyle="1" w:styleId="1Char4">
    <w:name w:val="예1 Char"/>
    <w:basedOn w:val="a3"/>
    <w:link w:val="15"/>
    <w:rsid w:val="00AF5B40"/>
    <w:rPr>
      <w:rFonts w:ascii="돋움" w:eastAsia="돋움" w:hAnsi="HY신명조"/>
      <w:b/>
      <w:color w:val="000000"/>
      <w:sz w:val="16"/>
      <w:szCs w:val="17"/>
    </w:rPr>
  </w:style>
  <w:style w:type="paragraph" w:customStyle="1" w:styleId="aff6">
    <w:name w:val="함수"/>
    <w:basedOn w:val="26"/>
    <w:link w:val="Char8"/>
    <w:autoRedefine/>
    <w:rsid w:val="00AF5B40"/>
    <w:rPr>
      <w:b/>
    </w:rPr>
  </w:style>
  <w:style w:type="character" w:customStyle="1" w:styleId="2CharChar">
    <w:name w:val="예2 Char Char"/>
    <w:basedOn w:val="a3"/>
    <w:link w:val="26"/>
    <w:rsid w:val="00AF5B40"/>
    <w:rPr>
      <w:rFonts w:ascii="돋움" w:eastAsia="돋움" w:hAnsi="돋움"/>
      <w:color w:val="000000"/>
      <w:sz w:val="16"/>
      <w:szCs w:val="16"/>
    </w:rPr>
  </w:style>
  <w:style w:type="character" w:customStyle="1" w:styleId="Char8">
    <w:name w:val="함수 Char"/>
    <w:basedOn w:val="2CharChar"/>
    <w:link w:val="aff6"/>
    <w:rsid w:val="00AF5B40"/>
    <w:rPr>
      <w:b/>
    </w:rPr>
  </w:style>
  <w:style w:type="paragraph" w:customStyle="1" w:styleId="aff7">
    <w:name w:val="여움ㄴ"/>
    <w:basedOn w:val="a1"/>
    <w:link w:val="Char9"/>
    <w:rsid w:val="00AF5B40"/>
    <w:rPr>
      <w:color w:val="333333"/>
      <w:szCs w:val="20"/>
    </w:rPr>
  </w:style>
  <w:style w:type="character" w:customStyle="1" w:styleId="Char9">
    <w:name w:val="여움ㄴ Char"/>
    <w:basedOn w:val="a3"/>
    <w:link w:val="aff7"/>
    <w:rsid w:val="00AF5B40"/>
    <w:rPr>
      <w:rFonts w:ascii="HY신명조" w:eastAsia="HY신명조" w:hAnsi="HY신명조"/>
      <w:color w:val="333333"/>
      <w:spacing w:val="-6"/>
      <w:sz w:val="17"/>
    </w:rPr>
  </w:style>
  <w:style w:type="character" w:customStyle="1" w:styleId="2Char2">
    <w:name w:val="그림2 Char"/>
    <w:basedOn w:val="Char2"/>
    <w:link w:val="29"/>
    <w:rsid w:val="00AF5B40"/>
  </w:style>
  <w:style w:type="paragraph" w:customStyle="1" w:styleId="aff8">
    <w:name w:val="소제목"/>
    <w:basedOn w:val="a1"/>
    <w:link w:val="Chara"/>
    <w:autoRedefine/>
    <w:rsid w:val="00AF5B40"/>
    <w:pPr>
      <w:keepNext/>
      <w:overflowPunct w:val="0"/>
      <w:ind w:right="142"/>
      <w:jc w:val="left"/>
      <w:textAlignment w:val="bottom"/>
      <w:outlineLvl w:val="4"/>
    </w:pPr>
    <w:rPr>
      <w:rFonts w:ascii="돋움" w:eastAsia="돋움"/>
      <w:b/>
      <w:iCs/>
      <w:spacing w:val="-4"/>
    </w:rPr>
  </w:style>
  <w:style w:type="character" w:customStyle="1" w:styleId="Chara">
    <w:name w:val="소제목 Char"/>
    <w:basedOn w:val="a3"/>
    <w:link w:val="aff8"/>
    <w:rsid w:val="00AF5B40"/>
    <w:rPr>
      <w:rFonts w:ascii="돋움" w:eastAsia="돋움" w:hAnsi="HY신명조"/>
      <w:b/>
      <w:iCs/>
      <w:color w:val="000000"/>
      <w:spacing w:val="-4"/>
      <w:sz w:val="17"/>
      <w:szCs w:val="17"/>
    </w:rPr>
  </w:style>
  <w:style w:type="paragraph" w:styleId="aff9">
    <w:name w:val="Balloon Text"/>
    <w:basedOn w:val="a1"/>
    <w:link w:val="Charb"/>
    <w:rsid w:val="00AF5B40"/>
    <w:pPr>
      <w:spacing w:line="240" w:lineRule="auto"/>
    </w:pPr>
    <w:rPr>
      <w:rFonts w:ascii="맑은 고딕" w:eastAsia="맑은 고딕" w:hAnsi="맑은 고딕"/>
      <w:sz w:val="18"/>
      <w:szCs w:val="18"/>
    </w:rPr>
  </w:style>
  <w:style w:type="paragraph" w:customStyle="1" w:styleId="2c">
    <w:name w:val="스타일 예2 +"/>
    <w:basedOn w:val="26"/>
    <w:link w:val="2Char4"/>
    <w:autoRedefine/>
    <w:rsid w:val="00C41B83"/>
    <w:pPr>
      <w:textAlignment w:val="center"/>
    </w:pPr>
    <w:rPr>
      <w:kern w:val="2"/>
    </w:rPr>
  </w:style>
  <w:style w:type="character" w:customStyle="1" w:styleId="2Char4">
    <w:name w:val="스타일 예2 + Char"/>
    <w:basedOn w:val="2CharChar"/>
    <w:link w:val="2c"/>
    <w:rsid w:val="005F5DD0"/>
    <w:rPr>
      <w:kern w:val="2"/>
    </w:rPr>
  </w:style>
  <w:style w:type="paragraph" w:customStyle="1" w:styleId="affa">
    <w:name w:val="예"/>
    <w:basedOn w:val="26"/>
    <w:autoRedefine/>
    <w:rsid w:val="00C41B83"/>
  </w:style>
  <w:style w:type="paragraph" w:customStyle="1" w:styleId="affb">
    <w:name w:val="주의"/>
    <w:basedOn w:val="a1"/>
    <w:autoRedefine/>
    <w:rsid w:val="00AF5B40"/>
    <w:pPr>
      <w:ind w:left="616" w:hanging="616"/>
    </w:pPr>
    <w:rPr>
      <w:rFonts w:ascii="돋움" w:eastAsia="돋움"/>
      <w:sz w:val="16"/>
      <w:szCs w:val="16"/>
    </w:rPr>
  </w:style>
  <w:style w:type="character" w:customStyle="1" w:styleId="1CharCharChar">
    <w:name w:val="꾸밈1 Char Char Char"/>
    <w:basedOn w:val="a3"/>
    <w:rsid w:val="00AF5B40"/>
    <w:rPr>
      <w:rFonts w:ascii="Trebuchet MS" w:eastAsia="맑은 고딕" w:hAnsi="Trebuchet MS"/>
      <w:color w:val="000000"/>
      <w:sz w:val="18"/>
      <w:szCs w:val="18"/>
      <w:lang w:val="en-US" w:eastAsia="ko-KR" w:bidi="ar-SA"/>
    </w:rPr>
  </w:style>
  <w:style w:type="paragraph" w:customStyle="1" w:styleId="405pt">
    <w:name w:val="스타일 가운데 앞: 4.05 pt"/>
    <w:basedOn w:val="a1"/>
    <w:next w:val="a1"/>
    <w:rsid w:val="00AF5B40"/>
    <w:rPr>
      <w:rFonts w:cs="바탕"/>
      <w:szCs w:val="20"/>
    </w:rPr>
  </w:style>
  <w:style w:type="paragraph" w:customStyle="1" w:styleId="405pt405pt">
    <w:name w:val="스타일 스타일 가운데 앞: 4.05 pt + 가운데 앞: 4.05 pt"/>
    <w:basedOn w:val="405pt"/>
    <w:autoRedefine/>
    <w:rsid w:val="00AF5B40"/>
  </w:style>
  <w:style w:type="paragraph" w:customStyle="1" w:styleId="37">
    <w:name w:val="스타일 제목 3 +"/>
    <w:basedOn w:val="31"/>
    <w:link w:val="3Char1"/>
    <w:autoRedefine/>
    <w:rsid w:val="00AF5B40"/>
    <w:rPr>
      <w:kern w:val="2"/>
    </w:rPr>
  </w:style>
  <w:style w:type="character" w:customStyle="1" w:styleId="3Char1">
    <w:name w:val="스타일 제목 3 + Char"/>
    <w:basedOn w:val="3Char"/>
    <w:link w:val="37"/>
    <w:rsid w:val="00AF5B40"/>
    <w:rPr>
      <w:kern w:val="2"/>
    </w:rPr>
  </w:style>
  <w:style w:type="paragraph" w:customStyle="1" w:styleId="-405pt">
    <w:name w:val="스타일 표-본문 + 앞: 4.05 pt"/>
    <w:basedOn w:val="-"/>
    <w:autoRedefine/>
    <w:rsid w:val="00AF5B40"/>
    <w:rPr>
      <w:rFonts w:cs="바탕"/>
      <w:szCs w:val="20"/>
    </w:rPr>
  </w:style>
  <w:style w:type="paragraph" w:customStyle="1" w:styleId="20mm">
    <w:name w:val="스타일 예2 + 왼쪽:  0 mm"/>
    <w:basedOn w:val="26"/>
    <w:autoRedefine/>
    <w:rsid w:val="00AF5B40"/>
    <w:pPr>
      <w:ind w:left="0"/>
    </w:pPr>
    <w:rPr>
      <w:rFonts w:cs="바탕"/>
      <w:szCs w:val="20"/>
    </w:rPr>
  </w:style>
  <w:style w:type="paragraph" w:customStyle="1" w:styleId="affc">
    <w:name w:val="스타일 예표"/>
    <w:basedOn w:val="26"/>
    <w:rsid w:val="00AF5B40"/>
    <w:pPr>
      <w:ind w:left="0"/>
    </w:pPr>
    <w:rPr>
      <w:rFonts w:cs="바탕"/>
      <w:szCs w:val="20"/>
    </w:rPr>
  </w:style>
  <w:style w:type="paragraph" w:customStyle="1" w:styleId="affd">
    <w:name w:val="예표"/>
    <w:basedOn w:val="26"/>
    <w:rsid w:val="00AF5B40"/>
    <w:pPr>
      <w:ind w:left="0"/>
    </w:pPr>
    <w:rPr>
      <w:rFonts w:cs="바탕"/>
      <w:szCs w:val="20"/>
    </w:rPr>
  </w:style>
  <w:style w:type="character" w:customStyle="1" w:styleId="1Char">
    <w:name w:val="제목 1 Char"/>
    <w:basedOn w:val="a3"/>
    <w:link w:val="1"/>
    <w:rsid w:val="00AF5B40"/>
    <w:rPr>
      <w:rFonts w:ascii="HY견고딕" w:eastAsia="HY견고딕" w:hAnsi="Arial"/>
      <w:color w:val="000000"/>
      <w:spacing w:val="-6"/>
      <w:kern w:val="28"/>
      <w:sz w:val="36"/>
      <w:szCs w:val="17"/>
    </w:rPr>
  </w:style>
  <w:style w:type="character" w:customStyle="1" w:styleId="2Char">
    <w:name w:val="제목 2 Char"/>
    <w:basedOn w:val="a3"/>
    <w:link w:val="21"/>
    <w:rsid w:val="00AF5B40"/>
    <w:rPr>
      <w:rFonts w:ascii="HY헤드라인M" w:eastAsia="HY헤드라인M" w:hAnsi="Arial"/>
      <w:color w:val="000000"/>
      <w:spacing w:val="-6"/>
      <w:szCs w:val="17"/>
    </w:rPr>
  </w:style>
  <w:style w:type="character" w:styleId="affe">
    <w:name w:val="FollowedHyperlink"/>
    <w:basedOn w:val="a3"/>
    <w:unhideWhenUsed/>
    <w:rsid w:val="00AF5B40"/>
    <w:rPr>
      <w:color w:val="800080"/>
      <w:u w:val="single"/>
    </w:rPr>
  </w:style>
  <w:style w:type="character" w:customStyle="1" w:styleId="Char">
    <w:name w:val="머리글 Char"/>
    <w:basedOn w:val="a3"/>
    <w:link w:val="a7"/>
    <w:rsid w:val="00AF5B40"/>
    <w:rPr>
      <w:rFonts w:ascii="HY신명조" w:eastAsia="HY신명조" w:hAnsi="HY신명조"/>
      <w:color w:val="000000"/>
      <w:spacing w:val="-6"/>
      <w:sz w:val="17"/>
      <w:szCs w:val="17"/>
    </w:rPr>
  </w:style>
  <w:style w:type="character" w:customStyle="1" w:styleId="Char0">
    <w:name w:val="바닥글 Char"/>
    <w:basedOn w:val="a3"/>
    <w:link w:val="a9"/>
    <w:rsid w:val="00AF5B40"/>
    <w:rPr>
      <w:rFonts w:ascii="HY신명조" w:eastAsia="HY신명조" w:hAnsi="HY신명조"/>
      <w:color w:val="000000"/>
      <w:spacing w:val="-6"/>
      <w:sz w:val="17"/>
      <w:szCs w:val="17"/>
    </w:rPr>
  </w:style>
  <w:style w:type="paragraph" w:customStyle="1" w:styleId="afff">
    <w:name w:val="표글꼴"/>
    <w:basedOn w:val="a1"/>
    <w:rsid w:val="00AF5B40"/>
    <w:pPr>
      <w:adjustRightInd/>
      <w:spacing w:line="240" w:lineRule="auto"/>
      <w:jc w:val="center"/>
      <w:textAlignment w:val="auto"/>
    </w:pPr>
    <w:rPr>
      <w:rFonts w:ascii="굴림" w:eastAsia="굴림"/>
      <w:spacing w:val="0"/>
      <w:sz w:val="20"/>
      <w:szCs w:val="24"/>
    </w:rPr>
  </w:style>
  <w:style w:type="character" w:customStyle="1" w:styleId="Charb">
    <w:name w:val="풍선 도움말 텍스트 Char"/>
    <w:basedOn w:val="a3"/>
    <w:link w:val="aff9"/>
    <w:rsid w:val="00AF5B40"/>
    <w:rPr>
      <w:rFonts w:ascii="맑은 고딕" w:eastAsia="맑은 고딕" w:hAnsi="맑은 고딕"/>
      <w:color w:val="000000"/>
      <w:spacing w:val="-6"/>
      <w:sz w:val="18"/>
      <w:szCs w:val="18"/>
    </w:rPr>
  </w:style>
  <w:style w:type="paragraph" w:customStyle="1" w:styleId="afff0">
    <w:name w:val="그림꾸밈"/>
    <w:autoRedefine/>
    <w:qFormat/>
    <w:rsid w:val="00AF5B40"/>
    <w:rPr>
      <w:rFonts w:ascii="HY신명조" w:eastAsia="HY중고딕" w:hAnsi="HY신명조"/>
      <w:color w:val="FFFFFF"/>
      <w:spacing w:val="-6"/>
      <w:sz w:val="17"/>
      <w:szCs w:val="17"/>
    </w:rPr>
  </w:style>
  <w:style w:type="paragraph" w:customStyle="1" w:styleId="150">
    <w:name w:val="꼬리표+단락뒤 1.5줄"/>
    <w:basedOn w:val="af1"/>
    <w:autoRedefine/>
    <w:qFormat/>
    <w:rsid w:val="00AF5B40"/>
    <w:pPr>
      <w:spacing w:before="120" w:afterLines="0" w:line="240" w:lineRule="auto"/>
    </w:pPr>
  </w:style>
  <w:style w:type="paragraph" w:customStyle="1" w:styleId="6pt">
    <w:name w:val="꼬리표+단락앞 6pt"/>
    <w:basedOn w:val="150"/>
    <w:next w:val="a1"/>
    <w:autoRedefine/>
    <w:qFormat/>
    <w:rsid w:val="00AF5B40"/>
    <w:pPr>
      <w:spacing w:after="240" w:line="240" w:lineRule="atLeast"/>
    </w:pPr>
    <w:rPr>
      <w:rFonts w:hAnsi="돋움"/>
      <w:noProof/>
    </w:rPr>
  </w:style>
  <w:style w:type="paragraph" w:customStyle="1" w:styleId="2d">
    <w:name w:val="그림꾸밈2"/>
    <w:basedOn w:val="afff0"/>
    <w:autoRedefine/>
    <w:qFormat/>
    <w:rsid w:val="00AF5B40"/>
    <w:rPr>
      <w:rFonts w:ascii="HY중고딕" w:hAnsi="HY중고딕"/>
      <w:color w:val="000000"/>
      <w:sz w:val="16"/>
      <w:szCs w:val="16"/>
    </w:rPr>
  </w:style>
  <w:style w:type="paragraph" w:customStyle="1" w:styleId="0pt">
    <w:name w:val="꼬리표+단락앞 0pt"/>
    <w:basedOn w:val="6pt"/>
    <w:next w:val="a1"/>
    <w:autoRedefine/>
    <w:qFormat/>
    <w:rsid w:val="00AF5B40"/>
    <w:pPr>
      <w:spacing w:before="20"/>
    </w:pPr>
  </w:style>
  <w:style w:type="paragraph" w:customStyle="1" w:styleId="205">
    <w:name w:val="스타일 목차 + 앞: 2 줄 단락 뒤: 0.5 줄"/>
    <w:basedOn w:val="afa"/>
    <w:rsid w:val="00AF5B40"/>
    <w:pPr>
      <w:spacing w:beforeLines="0" w:after="120"/>
    </w:pPr>
    <w:rPr>
      <w:rFonts w:cs="바탕"/>
    </w:rPr>
  </w:style>
  <w:style w:type="paragraph" w:customStyle="1" w:styleId="20505">
    <w:name w:val="스타일 스타일 목차 + 앞: 2 줄 단락 뒤: 0.5 줄 + 단락 뒤: 0.5 줄"/>
    <w:basedOn w:val="205"/>
    <w:rsid w:val="00AF5B40"/>
    <w:pPr>
      <w:spacing w:before="100" w:beforeAutospacing="1"/>
    </w:pPr>
  </w:style>
  <w:style w:type="paragraph" w:customStyle="1" w:styleId="2051">
    <w:name w:val="스타일 목차 + 앞: 2 줄 단락 뒤: 0.5 줄1"/>
    <w:basedOn w:val="afa"/>
    <w:rsid w:val="00AF5B40"/>
    <w:pPr>
      <w:spacing w:beforeLines="0" w:after="120"/>
    </w:pPr>
    <w:rPr>
      <w:rFonts w:cs="바탕"/>
    </w:rPr>
  </w:style>
  <w:style w:type="paragraph" w:customStyle="1" w:styleId="2-045cm18">
    <w:name w:val="스타일 꼬리표2 + 오른쪽:  -0.45 cm 단락 뒤: 1.8 줄"/>
    <w:basedOn w:val="24"/>
    <w:rsid w:val="00AF5B40"/>
    <w:pPr>
      <w:spacing w:after="432"/>
    </w:pPr>
    <w:rPr>
      <w:rFonts w:cs="바탕"/>
      <w:szCs w:val="20"/>
    </w:rPr>
  </w:style>
  <w:style w:type="paragraph" w:customStyle="1" w:styleId="2-045cm1818">
    <w:name w:val="스타일 스타일 꼬리표2 + 오른쪽:  -0.45 cm 단락 뒤: 1.8 줄 + 단락 뒤: 1.8 줄"/>
    <w:basedOn w:val="2-045cm18"/>
    <w:next w:val="a1"/>
    <w:rsid w:val="00AF5B40"/>
    <w:pPr>
      <w:spacing w:after="487"/>
    </w:pPr>
  </w:style>
  <w:style w:type="paragraph" w:customStyle="1" w:styleId="303cm">
    <w:name w:val="스타일 제목 3 + 첫 줄:  0.3 cm"/>
    <w:basedOn w:val="31"/>
    <w:next w:val="a1"/>
    <w:rsid w:val="00AF5B40"/>
    <w:rPr>
      <w:rFonts w:cs="바탕"/>
      <w:szCs w:val="20"/>
    </w:rPr>
  </w:style>
  <w:style w:type="paragraph" w:customStyle="1" w:styleId="03cm">
    <w:name w:val="스타일 첫 줄:  0.3 cm"/>
    <w:basedOn w:val="a1"/>
    <w:rsid w:val="00AF5B40"/>
    <w:rPr>
      <w:rFonts w:cs="바탕"/>
      <w:szCs w:val="20"/>
    </w:rPr>
  </w:style>
  <w:style w:type="paragraph" w:customStyle="1" w:styleId="218">
    <w:name w:val="스타일 꼬리표2 + 단락 뒤: 1.8 줄"/>
    <w:basedOn w:val="24"/>
    <w:next w:val="a1"/>
    <w:rsid w:val="00AF5B40"/>
    <w:pPr>
      <w:spacing w:after="487"/>
    </w:pPr>
    <w:rPr>
      <w:rFonts w:cs="바탕"/>
      <w:szCs w:val="20"/>
    </w:rPr>
  </w:style>
  <w:style w:type="paragraph" w:styleId="HTML">
    <w:name w:val="HTML Address"/>
    <w:basedOn w:val="a1"/>
    <w:link w:val="HTMLChar"/>
    <w:rsid w:val="00CD4C6E"/>
    <w:rPr>
      <w:i/>
      <w:iCs/>
    </w:rPr>
  </w:style>
  <w:style w:type="character" w:customStyle="1" w:styleId="HTMLChar">
    <w:name w:val="HTML 주소 Char"/>
    <w:basedOn w:val="a3"/>
    <w:link w:val="HTML"/>
    <w:rsid w:val="00CD4C6E"/>
    <w:rPr>
      <w:rFonts w:ascii="HY신명조" w:eastAsia="HY신명조" w:hAnsi="HY신명조"/>
      <w:i/>
      <w:iCs/>
      <w:color w:val="000000"/>
      <w:spacing w:val="-6"/>
      <w:sz w:val="17"/>
      <w:szCs w:val="17"/>
    </w:rPr>
  </w:style>
  <w:style w:type="paragraph" w:styleId="TOC">
    <w:name w:val="TOC Heading"/>
    <w:basedOn w:val="1"/>
    <w:next w:val="a1"/>
    <w:uiPriority w:val="39"/>
    <w:semiHidden/>
    <w:unhideWhenUsed/>
    <w:qFormat/>
    <w:rsid w:val="00CD4C6E"/>
    <w:pPr>
      <w:spacing w:beforeLines="0" w:afterLines="0"/>
      <w:jc w:val="both"/>
      <w:outlineLvl w:val="9"/>
    </w:pPr>
    <w:rPr>
      <w:rFonts w:asciiTheme="majorHAnsi" w:eastAsiaTheme="majorEastAsia" w:hAnsiTheme="majorHAnsi" w:cstheme="majorBidi"/>
      <w:kern w:val="0"/>
      <w:sz w:val="28"/>
      <w:szCs w:val="28"/>
    </w:rPr>
  </w:style>
  <w:style w:type="paragraph" w:styleId="afff1">
    <w:name w:val="footnote text"/>
    <w:basedOn w:val="a1"/>
    <w:link w:val="Charc"/>
    <w:rsid w:val="00CD4C6E"/>
    <w:pPr>
      <w:jc w:val="left"/>
    </w:pPr>
  </w:style>
  <w:style w:type="character" w:customStyle="1" w:styleId="Charc">
    <w:name w:val="각주 텍스트 Char"/>
    <w:basedOn w:val="a3"/>
    <w:link w:val="afff1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2">
    <w:name w:val="Note Heading"/>
    <w:basedOn w:val="a1"/>
    <w:next w:val="a1"/>
    <w:link w:val="Chard"/>
    <w:rsid w:val="00CD4C6E"/>
    <w:pPr>
      <w:jc w:val="center"/>
    </w:pPr>
  </w:style>
  <w:style w:type="character" w:customStyle="1" w:styleId="Chard">
    <w:name w:val="각주/미주 머리글 Char"/>
    <w:basedOn w:val="a3"/>
    <w:link w:val="afff2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3">
    <w:name w:val="No Spacing"/>
    <w:uiPriority w:val="1"/>
    <w:qFormat/>
    <w:rsid w:val="00CD4C6E"/>
    <w:pPr>
      <w:widowControl w:val="0"/>
      <w:wordWrap w:val="0"/>
      <w:autoSpaceDE w:val="0"/>
      <w:autoSpaceDN w:val="0"/>
      <w:adjustRightInd w:val="0"/>
      <w:snapToGrid w:val="0"/>
      <w:jc w:val="both"/>
      <w:textAlignment w:val="baseline"/>
    </w:pPr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4">
    <w:name w:val="Intense Quote"/>
    <w:basedOn w:val="a1"/>
    <w:next w:val="a1"/>
    <w:link w:val="Chare"/>
    <w:uiPriority w:val="30"/>
    <w:qFormat/>
    <w:rsid w:val="00CD4C6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e">
    <w:name w:val="강한 인용 Char"/>
    <w:basedOn w:val="a3"/>
    <w:link w:val="afff4"/>
    <w:uiPriority w:val="30"/>
    <w:rsid w:val="00CD4C6E"/>
    <w:rPr>
      <w:rFonts w:ascii="HY신명조" w:eastAsia="HY신명조" w:hAnsi="HY신명조"/>
      <w:b/>
      <w:bCs/>
      <w:i/>
      <w:iCs/>
      <w:color w:val="4F81BD" w:themeColor="accent1"/>
      <w:spacing w:val="-6"/>
      <w:sz w:val="17"/>
      <w:szCs w:val="17"/>
    </w:rPr>
  </w:style>
  <w:style w:type="paragraph" w:styleId="afff5">
    <w:name w:val="table of authorities"/>
    <w:basedOn w:val="a1"/>
    <w:next w:val="a1"/>
    <w:rsid w:val="00CD4C6E"/>
    <w:pPr>
      <w:ind w:left="425" w:hangingChars="200" w:hanging="425"/>
    </w:pPr>
  </w:style>
  <w:style w:type="paragraph" w:styleId="afff6">
    <w:name w:val="toa heading"/>
    <w:basedOn w:val="a1"/>
    <w:next w:val="a1"/>
    <w:rsid w:val="00CD4C6E"/>
    <w:pPr>
      <w:spacing w:before="120"/>
    </w:pPr>
    <w:rPr>
      <w:rFonts w:asciiTheme="majorHAnsi" w:eastAsiaTheme="majorEastAsia" w:hAnsiTheme="majorHAnsi" w:cstheme="majorBidi"/>
      <w:sz w:val="24"/>
      <w:szCs w:val="24"/>
    </w:rPr>
  </w:style>
  <w:style w:type="paragraph" w:styleId="afff7">
    <w:name w:val="table of figures"/>
    <w:basedOn w:val="a1"/>
    <w:next w:val="a1"/>
    <w:rsid w:val="00CD4C6E"/>
    <w:pPr>
      <w:ind w:leftChars="400" w:left="400" w:hangingChars="200" w:hanging="200"/>
    </w:pPr>
  </w:style>
  <w:style w:type="paragraph" w:styleId="a0">
    <w:name w:val="List Bullet"/>
    <w:basedOn w:val="a1"/>
    <w:rsid w:val="00CD4C6E"/>
    <w:pPr>
      <w:numPr>
        <w:numId w:val="2"/>
      </w:numPr>
      <w:contextualSpacing/>
    </w:pPr>
  </w:style>
  <w:style w:type="paragraph" w:styleId="20">
    <w:name w:val="List Bullet 2"/>
    <w:basedOn w:val="a1"/>
    <w:rsid w:val="00CD4C6E"/>
    <w:pPr>
      <w:numPr>
        <w:numId w:val="3"/>
      </w:numPr>
      <w:contextualSpacing/>
    </w:pPr>
  </w:style>
  <w:style w:type="paragraph" w:styleId="30">
    <w:name w:val="List Bullet 3"/>
    <w:basedOn w:val="a1"/>
    <w:rsid w:val="00CD4C6E"/>
    <w:pPr>
      <w:numPr>
        <w:numId w:val="4"/>
      </w:numPr>
      <w:contextualSpacing/>
    </w:pPr>
  </w:style>
  <w:style w:type="paragraph" w:styleId="40">
    <w:name w:val="List Bullet 4"/>
    <w:basedOn w:val="a1"/>
    <w:rsid w:val="00CD4C6E"/>
    <w:pPr>
      <w:numPr>
        <w:numId w:val="5"/>
      </w:numPr>
      <w:contextualSpacing/>
    </w:pPr>
  </w:style>
  <w:style w:type="paragraph" w:styleId="50">
    <w:name w:val="List Bullet 5"/>
    <w:basedOn w:val="a1"/>
    <w:rsid w:val="00CD4C6E"/>
    <w:pPr>
      <w:numPr>
        <w:numId w:val="6"/>
      </w:numPr>
      <w:contextualSpacing/>
    </w:pPr>
  </w:style>
  <w:style w:type="paragraph" w:styleId="afff8">
    <w:name w:val="Plain Text"/>
    <w:basedOn w:val="a1"/>
    <w:link w:val="Charf"/>
    <w:rsid w:val="00CD4C6E"/>
    <w:rPr>
      <w:rFonts w:ascii="바탕" w:eastAsia="바탕" w:hAnsi="Courier New" w:cs="Courier New"/>
      <w:sz w:val="20"/>
      <w:szCs w:val="20"/>
    </w:rPr>
  </w:style>
  <w:style w:type="character" w:customStyle="1" w:styleId="Charf">
    <w:name w:val="글자만 Char"/>
    <w:basedOn w:val="a3"/>
    <w:link w:val="afff8"/>
    <w:rsid w:val="00CD4C6E"/>
    <w:rPr>
      <w:rFonts w:ascii="바탕" w:eastAsia="바탕" w:hAnsi="Courier New" w:cs="Courier New"/>
      <w:color w:val="000000"/>
      <w:spacing w:val="-6"/>
    </w:rPr>
  </w:style>
  <w:style w:type="paragraph" w:styleId="afff9">
    <w:name w:val="Date"/>
    <w:basedOn w:val="a1"/>
    <w:next w:val="a1"/>
    <w:link w:val="Charf0"/>
    <w:rsid w:val="00CD4C6E"/>
  </w:style>
  <w:style w:type="character" w:customStyle="1" w:styleId="Charf0">
    <w:name w:val="날짜 Char"/>
    <w:basedOn w:val="a3"/>
    <w:link w:val="afff9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a">
    <w:name w:val="macro"/>
    <w:link w:val="Charf1"/>
    <w:rsid w:val="00CD4C6E"/>
    <w:pPr>
      <w:widowControl w:val="0"/>
      <w:tabs>
        <w:tab w:val="left" w:pos="425"/>
        <w:tab w:val="left" w:pos="851"/>
        <w:tab w:val="left" w:pos="1276"/>
        <w:tab w:val="left" w:pos="1701"/>
        <w:tab w:val="left" w:pos="2126"/>
        <w:tab w:val="left" w:pos="2551"/>
        <w:tab w:val="left" w:pos="2976"/>
        <w:tab w:val="left" w:pos="3402"/>
        <w:tab w:val="left" w:pos="3827"/>
        <w:tab w:val="left" w:pos="4252"/>
        <w:tab w:val="left" w:pos="4677"/>
        <w:tab w:val="left" w:pos="5102"/>
      </w:tabs>
      <w:kinsoku w:val="0"/>
      <w:wordWrap w:val="0"/>
      <w:overflowPunct w:val="0"/>
      <w:autoSpaceDE w:val="0"/>
      <w:autoSpaceDN w:val="0"/>
      <w:adjustRightInd w:val="0"/>
      <w:snapToGrid w:val="0"/>
      <w:textAlignment w:val="baseline"/>
    </w:pPr>
    <w:rPr>
      <w:rFonts w:ascii="Courier New" w:eastAsia="바탕" w:hAnsi="Courier New" w:cs="Courier New"/>
      <w:color w:val="000000"/>
      <w:spacing w:val="-6"/>
      <w:sz w:val="24"/>
      <w:szCs w:val="24"/>
    </w:rPr>
  </w:style>
  <w:style w:type="character" w:customStyle="1" w:styleId="Charf1">
    <w:name w:val="매크로 텍스트 Char"/>
    <w:basedOn w:val="a3"/>
    <w:link w:val="afffa"/>
    <w:rsid w:val="00CD4C6E"/>
    <w:rPr>
      <w:rFonts w:ascii="Courier New" w:eastAsia="바탕" w:hAnsi="Courier New" w:cs="Courier New"/>
      <w:color w:val="000000"/>
      <w:spacing w:val="-6"/>
      <w:sz w:val="24"/>
      <w:szCs w:val="24"/>
    </w:rPr>
  </w:style>
  <w:style w:type="paragraph" w:styleId="afffb">
    <w:name w:val="Closing"/>
    <w:basedOn w:val="a1"/>
    <w:link w:val="Charf2"/>
    <w:rsid w:val="00CD4C6E"/>
    <w:pPr>
      <w:ind w:leftChars="2100" w:left="100"/>
    </w:pPr>
  </w:style>
  <w:style w:type="character" w:customStyle="1" w:styleId="Charf2">
    <w:name w:val="맺음말 Char"/>
    <w:basedOn w:val="a3"/>
    <w:link w:val="afffb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c">
    <w:name w:val="annotation text"/>
    <w:basedOn w:val="a1"/>
    <w:link w:val="Charf3"/>
    <w:rsid w:val="00CD4C6E"/>
    <w:pPr>
      <w:jc w:val="left"/>
    </w:pPr>
  </w:style>
  <w:style w:type="character" w:customStyle="1" w:styleId="Charf3">
    <w:name w:val="메모 텍스트 Char"/>
    <w:basedOn w:val="a3"/>
    <w:link w:val="afffc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d">
    <w:name w:val="annotation subject"/>
    <w:basedOn w:val="afffc"/>
    <w:next w:val="afffc"/>
    <w:link w:val="Charf4"/>
    <w:rsid w:val="00CD4C6E"/>
    <w:rPr>
      <w:b/>
      <w:bCs/>
    </w:rPr>
  </w:style>
  <w:style w:type="character" w:customStyle="1" w:styleId="Charf4">
    <w:name w:val="메모 주제 Char"/>
    <w:basedOn w:val="Charf3"/>
    <w:link w:val="afffd"/>
    <w:rsid w:val="00CD4C6E"/>
    <w:rPr>
      <w:b/>
      <w:bCs/>
    </w:rPr>
  </w:style>
  <w:style w:type="paragraph" w:styleId="afffe">
    <w:name w:val="Message Header"/>
    <w:basedOn w:val="a1"/>
    <w:link w:val="Charf5"/>
    <w:rsid w:val="00CD4C6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960" w:hangingChars="400" w:hanging="96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5">
    <w:name w:val="메시지 머리글 Char"/>
    <w:basedOn w:val="a3"/>
    <w:link w:val="afffe"/>
    <w:rsid w:val="00CD4C6E"/>
    <w:rPr>
      <w:rFonts w:asciiTheme="majorHAnsi" w:eastAsiaTheme="majorEastAsia" w:hAnsiTheme="majorHAnsi" w:cstheme="majorBidi"/>
      <w:color w:val="000000"/>
      <w:spacing w:val="-6"/>
      <w:sz w:val="24"/>
      <w:szCs w:val="24"/>
      <w:shd w:val="pct20" w:color="auto" w:fill="auto"/>
    </w:rPr>
  </w:style>
  <w:style w:type="paragraph" w:styleId="affff">
    <w:name w:val="List"/>
    <w:basedOn w:val="a1"/>
    <w:rsid w:val="00CD4C6E"/>
    <w:pPr>
      <w:ind w:leftChars="200" w:left="100" w:hangingChars="200" w:hanging="200"/>
      <w:contextualSpacing/>
    </w:pPr>
  </w:style>
  <w:style w:type="paragraph" w:styleId="2e">
    <w:name w:val="List 2"/>
    <w:basedOn w:val="a1"/>
    <w:rsid w:val="00CD4C6E"/>
    <w:pPr>
      <w:ind w:leftChars="400" w:left="100" w:hangingChars="200" w:hanging="200"/>
      <w:contextualSpacing/>
    </w:pPr>
  </w:style>
  <w:style w:type="paragraph" w:styleId="38">
    <w:name w:val="List 3"/>
    <w:basedOn w:val="a1"/>
    <w:rsid w:val="00CD4C6E"/>
    <w:pPr>
      <w:ind w:leftChars="600" w:left="100" w:hangingChars="200" w:hanging="200"/>
      <w:contextualSpacing/>
    </w:pPr>
  </w:style>
  <w:style w:type="paragraph" w:styleId="44">
    <w:name w:val="List 4"/>
    <w:basedOn w:val="a1"/>
    <w:rsid w:val="00CD4C6E"/>
    <w:pPr>
      <w:ind w:leftChars="800" w:left="100" w:hangingChars="200" w:hanging="200"/>
      <w:contextualSpacing/>
    </w:pPr>
  </w:style>
  <w:style w:type="paragraph" w:styleId="55">
    <w:name w:val="List 5"/>
    <w:basedOn w:val="a1"/>
    <w:rsid w:val="00CD4C6E"/>
    <w:pPr>
      <w:ind w:leftChars="1000" w:left="100" w:hangingChars="200" w:hanging="200"/>
      <w:contextualSpacing/>
    </w:pPr>
  </w:style>
  <w:style w:type="paragraph" w:styleId="affff0">
    <w:name w:val="List Continue"/>
    <w:basedOn w:val="a1"/>
    <w:rsid w:val="00CD4C6E"/>
    <w:pPr>
      <w:spacing w:after="180"/>
      <w:ind w:leftChars="200" w:left="425"/>
      <w:contextualSpacing/>
    </w:pPr>
  </w:style>
  <w:style w:type="paragraph" w:styleId="2f">
    <w:name w:val="List Continue 2"/>
    <w:basedOn w:val="a1"/>
    <w:rsid w:val="00CD4C6E"/>
    <w:pPr>
      <w:spacing w:after="180"/>
      <w:ind w:leftChars="400" w:left="850"/>
      <w:contextualSpacing/>
    </w:pPr>
  </w:style>
  <w:style w:type="paragraph" w:styleId="39">
    <w:name w:val="List Continue 3"/>
    <w:basedOn w:val="a1"/>
    <w:rsid w:val="00CD4C6E"/>
    <w:pPr>
      <w:spacing w:after="180"/>
      <w:ind w:leftChars="600" w:left="1275"/>
      <w:contextualSpacing/>
    </w:pPr>
  </w:style>
  <w:style w:type="paragraph" w:styleId="45">
    <w:name w:val="List Continue 4"/>
    <w:basedOn w:val="a1"/>
    <w:rsid w:val="00CD4C6E"/>
    <w:pPr>
      <w:spacing w:after="180"/>
      <w:ind w:leftChars="800" w:left="1700"/>
      <w:contextualSpacing/>
    </w:pPr>
  </w:style>
  <w:style w:type="paragraph" w:styleId="56">
    <w:name w:val="List Continue 5"/>
    <w:basedOn w:val="a1"/>
    <w:rsid w:val="00CD4C6E"/>
    <w:pPr>
      <w:spacing w:after="180"/>
      <w:ind w:leftChars="1000" w:left="2125"/>
      <w:contextualSpacing/>
    </w:pPr>
  </w:style>
  <w:style w:type="paragraph" w:styleId="affff1">
    <w:name w:val="List Paragraph"/>
    <w:basedOn w:val="a1"/>
    <w:uiPriority w:val="34"/>
    <w:qFormat/>
    <w:rsid w:val="00CD4C6E"/>
    <w:pPr>
      <w:ind w:leftChars="400" w:left="800"/>
    </w:pPr>
  </w:style>
  <w:style w:type="paragraph" w:styleId="HTML0">
    <w:name w:val="HTML Preformatted"/>
    <w:basedOn w:val="a1"/>
    <w:link w:val="HTMLChar0"/>
    <w:rsid w:val="00CD4C6E"/>
    <w:rPr>
      <w:rFonts w:ascii="Courier New" w:hAnsi="Courier New" w:cs="Courier New"/>
      <w:sz w:val="20"/>
      <w:szCs w:val="20"/>
    </w:rPr>
  </w:style>
  <w:style w:type="character" w:customStyle="1" w:styleId="HTMLChar0">
    <w:name w:val="미리 서식이 지정된 HTML Char"/>
    <w:basedOn w:val="a3"/>
    <w:link w:val="HTML0"/>
    <w:rsid w:val="00CD4C6E"/>
    <w:rPr>
      <w:rFonts w:ascii="Courier New" w:eastAsia="HY신명조" w:hAnsi="Courier New" w:cs="Courier New"/>
      <w:color w:val="000000"/>
      <w:spacing w:val="-6"/>
    </w:rPr>
  </w:style>
  <w:style w:type="paragraph" w:styleId="affff2">
    <w:name w:val="endnote text"/>
    <w:basedOn w:val="a1"/>
    <w:link w:val="Charf6"/>
    <w:rsid w:val="00CD4C6E"/>
    <w:pPr>
      <w:jc w:val="left"/>
    </w:pPr>
  </w:style>
  <w:style w:type="character" w:customStyle="1" w:styleId="Charf6">
    <w:name w:val="미주 텍스트 Char"/>
    <w:basedOn w:val="a3"/>
    <w:link w:val="affff2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f3">
    <w:name w:val="envelope return"/>
    <w:basedOn w:val="a1"/>
    <w:rsid w:val="00CD4C6E"/>
    <w:rPr>
      <w:rFonts w:asciiTheme="majorHAnsi" w:eastAsiaTheme="majorEastAsia" w:hAnsiTheme="majorHAnsi" w:cstheme="majorBidi"/>
    </w:rPr>
  </w:style>
  <w:style w:type="paragraph" w:styleId="a">
    <w:name w:val="List Number"/>
    <w:basedOn w:val="a1"/>
    <w:rsid w:val="00CD4C6E"/>
    <w:pPr>
      <w:numPr>
        <w:numId w:val="7"/>
      </w:numPr>
      <w:contextualSpacing/>
    </w:pPr>
  </w:style>
  <w:style w:type="paragraph" w:styleId="2">
    <w:name w:val="List Number 2"/>
    <w:basedOn w:val="a1"/>
    <w:rsid w:val="00CD4C6E"/>
    <w:pPr>
      <w:numPr>
        <w:numId w:val="8"/>
      </w:numPr>
      <w:contextualSpacing/>
    </w:pPr>
  </w:style>
  <w:style w:type="paragraph" w:styleId="3">
    <w:name w:val="List Number 3"/>
    <w:basedOn w:val="a1"/>
    <w:rsid w:val="00CD4C6E"/>
    <w:pPr>
      <w:numPr>
        <w:numId w:val="9"/>
      </w:numPr>
      <w:contextualSpacing/>
    </w:pPr>
  </w:style>
  <w:style w:type="paragraph" w:styleId="4">
    <w:name w:val="List Number 4"/>
    <w:basedOn w:val="a1"/>
    <w:rsid w:val="00CD4C6E"/>
    <w:pPr>
      <w:numPr>
        <w:numId w:val="10"/>
      </w:numPr>
      <w:contextualSpacing/>
    </w:pPr>
  </w:style>
  <w:style w:type="paragraph" w:styleId="5">
    <w:name w:val="List Number 5"/>
    <w:basedOn w:val="a1"/>
    <w:rsid w:val="00CD4C6E"/>
    <w:pPr>
      <w:numPr>
        <w:numId w:val="11"/>
      </w:numPr>
      <w:contextualSpacing/>
    </w:pPr>
  </w:style>
  <w:style w:type="paragraph" w:styleId="2f0">
    <w:name w:val="Body Text 2"/>
    <w:basedOn w:val="a1"/>
    <w:link w:val="2Char5"/>
    <w:rsid w:val="00CD4C6E"/>
    <w:pPr>
      <w:spacing w:after="180" w:line="480" w:lineRule="auto"/>
    </w:pPr>
  </w:style>
  <w:style w:type="character" w:customStyle="1" w:styleId="2Char5">
    <w:name w:val="본문 2 Char"/>
    <w:basedOn w:val="a3"/>
    <w:link w:val="2f0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3a">
    <w:name w:val="Body Text 3"/>
    <w:basedOn w:val="a1"/>
    <w:link w:val="3Char2"/>
    <w:rsid w:val="00CD4C6E"/>
    <w:pPr>
      <w:spacing w:after="180"/>
    </w:pPr>
    <w:rPr>
      <w:sz w:val="16"/>
      <w:szCs w:val="16"/>
    </w:rPr>
  </w:style>
  <w:style w:type="character" w:customStyle="1" w:styleId="3Char2">
    <w:name w:val="본문 3 Char"/>
    <w:basedOn w:val="a3"/>
    <w:link w:val="3a"/>
    <w:rsid w:val="00CD4C6E"/>
    <w:rPr>
      <w:rFonts w:ascii="HY신명조" w:eastAsia="HY신명조" w:hAnsi="HY신명조"/>
      <w:color w:val="000000"/>
      <w:spacing w:val="-6"/>
      <w:sz w:val="16"/>
      <w:szCs w:val="16"/>
    </w:rPr>
  </w:style>
  <w:style w:type="paragraph" w:styleId="affff4">
    <w:name w:val="Body Text Indent"/>
    <w:basedOn w:val="a1"/>
    <w:link w:val="Charf7"/>
    <w:rsid w:val="00CD4C6E"/>
    <w:pPr>
      <w:spacing w:after="180"/>
      <w:ind w:leftChars="400" w:left="851"/>
    </w:pPr>
  </w:style>
  <w:style w:type="character" w:customStyle="1" w:styleId="Charf7">
    <w:name w:val="본문 들여쓰기 Char"/>
    <w:basedOn w:val="a3"/>
    <w:link w:val="affff4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2f1">
    <w:name w:val="Body Text Indent 2"/>
    <w:basedOn w:val="a1"/>
    <w:link w:val="2Char6"/>
    <w:rsid w:val="00CD4C6E"/>
    <w:pPr>
      <w:spacing w:after="180" w:line="480" w:lineRule="auto"/>
      <w:ind w:leftChars="400" w:left="851"/>
    </w:pPr>
  </w:style>
  <w:style w:type="character" w:customStyle="1" w:styleId="2Char6">
    <w:name w:val="본문 들여쓰기 2 Char"/>
    <w:basedOn w:val="a3"/>
    <w:link w:val="2f1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3b">
    <w:name w:val="Body Text Indent 3"/>
    <w:basedOn w:val="a1"/>
    <w:link w:val="3Char3"/>
    <w:rsid w:val="00CD4C6E"/>
    <w:pPr>
      <w:spacing w:after="180"/>
      <w:ind w:leftChars="400" w:left="851"/>
    </w:pPr>
    <w:rPr>
      <w:sz w:val="16"/>
      <w:szCs w:val="16"/>
    </w:rPr>
  </w:style>
  <w:style w:type="character" w:customStyle="1" w:styleId="3Char3">
    <w:name w:val="본문 들여쓰기 3 Char"/>
    <w:basedOn w:val="a3"/>
    <w:link w:val="3b"/>
    <w:rsid w:val="00CD4C6E"/>
    <w:rPr>
      <w:rFonts w:ascii="HY신명조" w:eastAsia="HY신명조" w:hAnsi="HY신명조"/>
      <w:color w:val="000000"/>
      <w:spacing w:val="-6"/>
      <w:sz w:val="16"/>
      <w:szCs w:val="16"/>
    </w:rPr>
  </w:style>
  <w:style w:type="paragraph" w:styleId="affff5">
    <w:name w:val="Body Text First Indent"/>
    <w:basedOn w:val="af"/>
    <w:link w:val="Charf8"/>
    <w:rsid w:val="00CD4C6E"/>
    <w:pPr>
      <w:spacing w:after="180"/>
      <w:ind w:firstLineChars="100" w:firstLine="210"/>
    </w:pPr>
  </w:style>
  <w:style w:type="character" w:customStyle="1" w:styleId="Charf8">
    <w:name w:val="본문 첫 줄 들여쓰기 Char"/>
    <w:basedOn w:val="Char1"/>
    <w:link w:val="affff5"/>
    <w:rsid w:val="00CD4C6E"/>
  </w:style>
  <w:style w:type="paragraph" w:styleId="2f2">
    <w:name w:val="Body Text First Indent 2"/>
    <w:basedOn w:val="affff4"/>
    <w:link w:val="2Char7"/>
    <w:rsid w:val="00CD4C6E"/>
    <w:pPr>
      <w:ind w:firstLineChars="100" w:firstLine="210"/>
    </w:pPr>
  </w:style>
  <w:style w:type="character" w:customStyle="1" w:styleId="2Char7">
    <w:name w:val="본문 첫 줄 들여쓰기 2 Char"/>
    <w:basedOn w:val="Charf7"/>
    <w:link w:val="2f2"/>
    <w:rsid w:val="00CD4C6E"/>
  </w:style>
  <w:style w:type="paragraph" w:styleId="affff6">
    <w:name w:val="Subtitle"/>
    <w:basedOn w:val="a1"/>
    <w:next w:val="a1"/>
    <w:link w:val="Charf9"/>
    <w:qFormat/>
    <w:rsid w:val="00CD4C6E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9">
    <w:name w:val="부제 Char"/>
    <w:basedOn w:val="a3"/>
    <w:link w:val="affff6"/>
    <w:rsid w:val="00CD4C6E"/>
    <w:rPr>
      <w:rFonts w:asciiTheme="majorHAnsi" w:eastAsiaTheme="majorEastAsia" w:hAnsiTheme="majorHAnsi" w:cstheme="majorBidi"/>
      <w:color w:val="000000"/>
      <w:spacing w:val="-6"/>
      <w:sz w:val="24"/>
      <w:szCs w:val="24"/>
    </w:rPr>
  </w:style>
  <w:style w:type="paragraph" w:styleId="affff7">
    <w:name w:val="Block Text"/>
    <w:basedOn w:val="a1"/>
    <w:rsid w:val="00CD4C6E"/>
    <w:pPr>
      <w:spacing w:after="180"/>
      <w:ind w:leftChars="700" w:left="1440" w:rightChars="700" w:right="1440"/>
    </w:pPr>
  </w:style>
  <w:style w:type="paragraph" w:styleId="affff8">
    <w:name w:val="Signature"/>
    <w:basedOn w:val="a1"/>
    <w:link w:val="Charfa"/>
    <w:rsid w:val="00CD4C6E"/>
    <w:pPr>
      <w:ind w:leftChars="2100" w:left="100"/>
    </w:pPr>
  </w:style>
  <w:style w:type="character" w:customStyle="1" w:styleId="Charfa">
    <w:name w:val="서명 Char"/>
    <w:basedOn w:val="a3"/>
    <w:link w:val="affff8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f9">
    <w:name w:val="Salutation"/>
    <w:basedOn w:val="a1"/>
    <w:next w:val="a1"/>
    <w:link w:val="Charfb"/>
    <w:rsid w:val="00CD4C6E"/>
  </w:style>
  <w:style w:type="character" w:customStyle="1" w:styleId="Charfb">
    <w:name w:val="인사말 Char"/>
    <w:basedOn w:val="a3"/>
    <w:link w:val="affff9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fa">
    <w:name w:val="Quote"/>
    <w:basedOn w:val="a1"/>
    <w:next w:val="a1"/>
    <w:link w:val="Charfc"/>
    <w:uiPriority w:val="29"/>
    <w:qFormat/>
    <w:rsid w:val="00CD4C6E"/>
    <w:rPr>
      <w:i/>
      <w:iCs/>
      <w:color w:val="000000" w:themeColor="text1"/>
    </w:rPr>
  </w:style>
  <w:style w:type="character" w:customStyle="1" w:styleId="Charfc">
    <w:name w:val="인용 Char"/>
    <w:basedOn w:val="a3"/>
    <w:link w:val="affffa"/>
    <w:uiPriority w:val="29"/>
    <w:rsid w:val="00CD4C6E"/>
    <w:rPr>
      <w:rFonts w:ascii="HY신명조" w:eastAsia="HY신명조" w:hAnsi="HY신명조"/>
      <w:i/>
      <w:iCs/>
      <w:color w:val="000000" w:themeColor="text1"/>
      <w:spacing w:val="-6"/>
      <w:sz w:val="17"/>
      <w:szCs w:val="17"/>
    </w:rPr>
  </w:style>
  <w:style w:type="paragraph" w:styleId="affffb">
    <w:name w:val="E-mail Signature"/>
    <w:basedOn w:val="a1"/>
    <w:link w:val="Charfd"/>
    <w:rsid w:val="00CD4C6E"/>
  </w:style>
  <w:style w:type="character" w:customStyle="1" w:styleId="Charfd">
    <w:name w:val="전자 메일 서명 Char"/>
    <w:basedOn w:val="a3"/>
    <w:link w:val="affffb"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fc">
    <w:name w:val="Title"/>
    <w:basedOn w:val="a1"/>
    <w:next w:val="a1"/>
    <w:link w:val="Charfe"/>
    <w:qFormat/>
    <w:rsid w:val="00CD4C6E"/>
    <w:pPr>
      <w:spacing w:before="240" w:after="12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fe">
    <w:name w:val="제목 Char"/>
    <w:basedOn w:val="a3"/>
    <w:link w:val="affffc"/>
    <w:rsid w:val="00CD4C6E"/>
    <w:rPr>
      <w:rFonts w:asciiTheme="majorHAnsi" w:eastAsiaTheme="majorEastAsia" w:hAnsiTheme="majorHAnsi" w:cstheme="majorBidi"/>
      <w:b/>
      <w:bCs/>
      <w:color w:val="000000"/>
      <w:spacing w:val="-6"/>
      <w:sz w:val="32"/>
      <w:szCs w:val="32"/>
    </w:rPr>
  </w:style>
  <w:style w:type="character" w:customStyle="1" w:styleId="6Char">
    <w:name w:val="제목 6 Char"/>
    <w:basedOn w:val="a3"/>
    <w:link w:val="6"/>
    <w:semiHidden/>
    <w:rsid w:val="00CD4C6E"/>
    <w:rPr>
      <w:rFonts w:ascii="HY신명조" w:eastAsia="HY신명조" w:hAnsi="HY신명조"/>
      <w:b/>
      <w:bCs/>
      <w:color w:val="000000"/>
      <w:spacing w:val="-6"/>
      <w:sz w:val="17"/>
      <w:szCs w:val="17"/>
    </w:rPr>
  </w:style>
  <w:style w:type="character" w:customStyle="1" w:styleId="7Char">
    <w:name w:val="제목 7 Char"/>
    <w:basedOn w:val="a3"/>
    <w:link w:val="7"/>
    <w:semiHidden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character" w:customStyle="1" w:styleId="8Char">
    <w:name w:val="제목 8 Char"/>
    <w:basedOn w:val="a3"/>
    <w:link w:val="8"/>
    <w:semiHidden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character" w:customStyle="1" w:styleId="9Char">
    <w:name w:val="제목 9 Char"/>
    <w:basedOn w:val="a3"/>
    <w:link w:val="9"/>
    <w:semiHidden/>
    <w:rsid w:val="00CD4C6E"/>
    <w:rPr>
      <w:rFonts w:ascii="HY신명조" w:eastAsia="HY신명조" w:hAnsi="HY신명조"/>
      <w:color w:val="000000"/>
      <w:spacing w:val="-6"/>
      <w:sz w:val="17"/>
      <w:szCs w:val="17"/>
    </w:rPr>
  </w:style>
  <w:style w:type="paragraph" w:styleId="affffd">
    <w:name w:val="envelope address"/>
    <w:basedOn w:val="a1"/>
    <w:rsid w:val="00CD4C6E"/>
    <w:pPr>
      <w:framePr w:w="6804" w:h="2268" w:hRule="exact" w:hSpace="142" w:wrap="auto" w:hAnchor="page" w:xAlign="center" w:yAlign="bottom"/>
      <w:ind w:leftChars="1400" w:left="100"/>
    </w:pPr>
    <w:rPr>
      <w:rFonts w:asciiTheme="majorHAnsi" w:eastAsiaTheme="majorEastAsia" w:hAnsiTheme="majorHAnsi" w:cstheme="majorBidi"/>
      <w:sz w:val="24"/>
      <w:szCs w:val="24"/>
    </w:rPr>
  </w:style>
  <w:style w:type="paragraph" w:styleId="affffe">
    <w:name w:val="Bibliography"/>
    <w:basedOn w:val="a1"/>
    <w:next w:val="a1"/>
    <w:uiPriority w:val="37"/>
    <w:semiHidden/>
    <w:unhideWhenUsed/>
    <w:rsid w:val="00CD4C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jpe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header" Target="header7.xml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66" Type="http://schemas.openxmlformats.org/officeDocument/2006/relationships/image" Target="media/image54.png"/><Relationship Id="rId74" Type="http://schemas.openxmlformats.org/officeDocument/2006/relationships/image" Target="media/image62.png"/><Relationship Id="rId79" Type="http://schemas.openxmlformats.org/officeDocument/2006/relationships/image" Target="media/image66.jpe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82" Type="http://schemas.openxmlformats.org/officeDocument/2006/relationships/header" Target="header9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image" Target="media/image64.jpeg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72" Type="http://schemas.openxmlformats.org/officeDocument/2006/relationships/image" Target="media/image60.png"/><Relationship Id="rId80" Type="http://schemas.openxmlformats.org/officeDocument/2006/relationships/image" Target="media/image67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header" Target="header5.xml"/><Relationship Id="rId67" Type="http://schemas.openxmlformats.org/officeDocument/2006/relationships/image" Target="media/image55.jpe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header" Target="header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3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header" Target="header6.xml"/><Relationship Id="rId65" Type="http://schemas.openxmlformats.org/officeDocument/2006/relationships/image" Target="media/image53.png"/><Relationship Id="rId73" Type="http://schemas.openxmlformats.org/officeDocument/2006/relationships/image" Target="media/image61.jpeg"/><Relationship Id="rId78" Type="http://schemas.openxmlformats.org/officeDocument/2006/relationships/image" Target="media/image65.png"/><Relationship Id="rId81" Type="http://schemas.openxmlformats.org/officeDocument/2006/relationships/header" Target="header8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51089;&#50629;&#51473;\&#50724;&#53664;&#48288;&#51060;&#49828;%2010%20&#47700;&#45684;&#50620;\Autobase10_Manual\studio\Studio_2&#65343;3.dotm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D089B3-B70C-48A5-910A-2E3BFB465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Studio_2＿3.dotm</Template>
  <TotalTime>2</TotalTime>
  <Pages>51</Pages>
  <Words>3535</Words>
  <Characters>20156</Characters>
  <Application>Microsoft Office Word</Application>
  <DocSecurity>0</DocSecurity>
  <Lines>167</Lines>
  <Paragraphs>47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AUTOBASE 편집 프로그램 표지</vt:lpstr>
    </vt:vector>
  </TitlesOfParts>
  <Company>한솔컴퓨터</Company>
  <LinksUpToDate>false</LinksUpToDate>
  <CharactersWithSpaces>23644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AUTOBASE 편집 프로그램 표지</dc:title>
  <dc:creator>김도열</dc:creator>
  <cp:lastModifiedBy>yoondesi</cp:lastModifiedBy>
  <cp:revision>2</cp:revision>
  <cp:lastPrinted>2009-06-16T05:51:00Z</cp:lastPrinted>
  <dcterms:created xsi:type="dcterms:W3CDTF">2009-07-07T06:54:00Z</dcterms:created>
  <dcterms:modified xsi:type="dcterms:W3CDTF">2009-07-07T06:54:00Z</dcterms:modified>
</cp:coreProperties>
</file>